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C3AC9" w14:textId="77777777" w:rsidR="00687708" w:rsidRDefault="00687708" w:rsidP="00A31AFF">
      <w:pPr>
        <w:ind w:right="844"/>
        <w:jc w:val="left"/>
        <w:rPr>
          <w:b/>
          <w:bCs/>
        </w:rPr>
      </w:pPr>
    </w:p>
    <w:p w14:paraId="1F1F60C6" w14:textId="6688334B" w:rsidR="00106B5B" w:rsidRPr="007C5790" w:rsidRDefault="00106B5B" w:rsidP="00A31AFF">
      <w:pPr>
        <w:ind w:right="844"/>
        <w:jc w:val="left"/>
      </w:pPr>
      <w:r>
        <w:rPr>
          <w:rFonts w:hint="eastAsia"/>
          <w:b/>
          <w:bCs/>
        </w:rPr>
        <w:t>《</w:t>
      </w:r>
      <w:r w:rsidR="002E1A76">
        <w:rPr>
          <w:rFonts w:hint="eastAsia"/>
          <w:b/>
          <w:bCs/>
        </w:rPr>
        <w:t>安装</w:t>
      </w:r>
      <w:r w:rsidR="00E1021A">
        <w:rPr>
          <w:rFonts w:hint="eastAsia"/>
          <w:b/>
          <w:bCs/>
        </w:rPr>
        <w:t>技术文件</w:t>
      </w:r>
      <w:r w:rsidR="005717FD">
        <w:rPr>
          <w:rFonts w:hint="eastAsia"/>
          <w:b/>
          <w:bCs/>
        </w:rPr>
        <w:t>操作</w:t>
      </w:r>
      <w:r w:rsidR="00C6522F">
        <w:rPr>
          <w:rFonts w:hint="eastAsia"/>
          <w:b/>
          <w:bCs/>
        </w:rPr>
        <w:t>规程</w:t>
      </w:r>
      <w:r>
        <w:rPr>
          <w:rFonts w:hint="eastAsia"/>
        </w:rPr>
        <w:t>》</w:t>
      </w:r>
      <w:r>
        <w:rPr>
          <w:rFonts w:hint="eastAsia"/>
          <w:b/>
        </w:rPr>
        <w:t>系列</w:t>
      </w:r>
    </w:p>
    <w:p w14:paraId="11D04EB2" w14:textId="0B000588" w:rsidR="00106B5B" w:rsidRDefault="00106B5B" w:rsidP="007F351F">
      <w:pPr>
        <w:spacing w:line="300" w:lineRule="auto"/>
        <w:jc w:val="right"/>
      </w:pPr>
    </w:p>
    <w:p w14:paraId="1AE0E67C" w14:textId="40F6DFBD" w:rsidR="00A31AFF" w:rsidRPr="00C34E96" w:rsidRDefault="00A31AFF" w:rsidP="00ED0468">
      <w:pPr>
        <w:spacing w:line="300" w:lineRule="auto"/>
        <w:jc w:val="center"/>
      </w:pPr>
    </w:p>
    <w:p w14:paraId="7F67B011" w14:textId="77777777" w:rsidR="00106B5B" w:rsidRDefault="00106B5B" w:rsidP="00ED0468">
      <w:pPr>
        <w:spacing w:line="300" w:lineRule="auto"/>
        <w:jc w:val="center"/>
      </w:pPr>
    </w:p>
    <w:p w14:paraId="058B291E" w14:textId="14C1809B" w:rsidR="00106B5B" w:rsidRDefault="00D26049" w:rsidP="00106B5B">
      <w:pPr>
        <w:jc w:val="center"/>
        <w:rPr>
          <w:rFonts w:ascii="黑体" w:eastAsia="黑体"/>
          <w:b/>
          <w:sz w:val="48"/>
          <w:szCs w:val="48"/>
        </w:rPr>
      </w:pPr>
      <w:r w:rsidRPr="00D26049">
        <w:rPr>
          <w:rFonts w:ascii="黑体" w:eastAsia="黑体" w:hint="eastAsia"/>
          <w:b/>
          <w:sz w:val="48"/>
          <w:szCs w:val="48"/>
        </w:rPr>
        <w:t>石油化工建设工程</w:t>
      </w:r>
      <w:r w:rsidR="00445E98">
        <w:rPr>
          <w:rFonts w:ascii="黑体" w:eastAsia="黑体" w:hint="eastAsia"/>
          <w:b/>
          <w:sz w:val="48"/>
          <w:szCs w:val="48"/>
        </w:rPr>
        <w:t>项目</w:t>
      </w:r>
    </w:p>
    <w:p w14:paraId="497EAD13" w14:textId="4CA97B80" w:rsidR="008C284A" w:rsidRDefault="00E1021A" w:rsidP="00106B5B">
      <w:pPr>
        <w:jc w:val="center"/>
        <w:rPr>
          <w:rFonts w:ascii="黑体" w:eastAsia="黑体"/>
          <w:b/>
          <w:sz w:val="48"/>
          <w:szCs w:val="48"/>
        </w:rPr>
      </w:pPr>
      <w:r>
        <w:rPr>
          <w:rFonts w:ascii="黑体" w:eastAsia="黑体" w:hint="eastAsia"/>
          <w:b/>
          <w:sz w:val="48"/>
          <w:szCs w:val="48"/>
        </w:rPr>
        <w:t>技术文件</w:t>
      </w:r>
      <w:r w:rsidR="008C284A">
        <w:rPr>
          <w:rFonts w:ascii="黑体" w:eastAsia="黑体" w:hint="eastAsia"/>
          <w:b/>
          <w:sz w:val="48"/>
          <w:szCs w:val="48"/>
        </w:rPr>
        <w:t>操作</w:t>
      </w:r>
      <w:r w:rsidR="003C508B">
        <w:rPr>
          <w:rFonts w:ascii="黑体" w:eastAsia="黑体" w:hint="eastAsia"/>
          <w:b/>
          <w:sz w:val="48"/>
          <w:szCs w:val="48"/>
        </w:rPr>
        <w:t>规程</w:t>
      </w:r>
    </w:p>
    <w:p w14:paraId="2A209FD0" w14:textId="77777777" w:rsidR="00ED6570" w:rsidRPr="00D060FB" w:rsidRDefault="00ED6570" w:rsidP="00106B5B">
      <w:pPr>
        <w:jc w:val="center"/>
        <w:rPr>
          <w:rFonts w:ascii="黑体" w:eastAsia="黑体"/>
          <w:b/>
          <w:sz w:val="48"/>
          <w:szCs w:val="48"/>
        </w:rPr>
      </w:pPr>
    </w:p>
    <w:p w14:paraId="55A21927" w14:textId="5F3FAB62" w:rsidR="00ED0468" w:rsidRDefault="00ED0468" w:rsidP="00ED0468">
      <w:pPr>
        <w:jc w:val="center"/>
        <w:rPr>
          <w:b/>
          <w:sz w:val="44"/>
          <w:szCs w:val="44"/>
        </w:rPr>
      </w:pPr>
      <w:r>
        <w:rPr>
          <w:rFonts w:ascii="黑体" w:eastAsia="黑体" w:hAnsi="微软雅黑" w:hint="eastAsia"/>
          <w:b/>
          <w:sz w:val="36"/>
          <w:szCs w:val="36"/>
        </w:rPr>
        <w:t>V1.0.</w:t>
      </w:r>
      <w:r w:rsidR="00C919D7">
        <w:rPr>
          <w:rFonts w:ascii="黑体" w:eastAsia="黑体" w:hAnsi="微软雅黑"/>
          <w:b/>
          <w:sz w:val="36"/>
          <w:szCs w:val="36"/>
        </w:rPr>
        <w:t>1</w:t>
      </w:r>
    </w:p>
    <w:p w14:paraId="46ABC968" w14:textId="77777777" w:rsidR="00ED0468" w:rsidRDefault="00ED0468" w:rsidP="00ED0468">
      <w:pPr>
        <w:pStyle w:val="a8"/>
        <w:rPr>
          <w:rFonts w:ascii="黑体" w:hAnsi="宋体"/>
          <w:sz w:val="36"/>
          <w:szCs w:val="36"/>
        </w:rPr>
      </w:pPr>
    </w:p>
    <w:p w14:paraId="4AE3D3C9" w14:textId="77777777" w:rsidR="00A06A90" w:rsidRPr="00D06FD3" w:rsidRDefault="00A06A90" w:rsidP="00A06A90">
      <w:pPr>
        <w:ind w:firstLineChars="400" w:firstLine="1280"/>
        <w:rPr>
          <w:rFonts w:ascii="宋体" w:hAnsi="宋体"/>
          <w:sz w:val="32"/>
          <w:szCs w:val="32"/>
        </w:rPr>
      </w:pPr>
      <w:r w:rsidRPr="00D06FD3">
        <w:rPr>
          <w:rFonts w:ascii="宋体" w:hAnsi="宋体" w:hint="eastAsia"/>
          <w:bCs/>
          <w:sz w:val="32"/>
          <w:szCs w:val="32"/>
        </w:rPr>
        <w:t>编    制：</w:t>
      </w:r>
      <w:r>
        <w:rPr>
          <w:rFonts w:ascii="宋体" w:hAnsi="宋体" w:hint="eastAsia"/>
          <w:bCs/>
          <w:sz w:val="32"/>
          <w:szCs w:val="32"/>
        </w:rPr>
        <w:t>张大仙</w:t>
      </w:r>
      <w:r w:rsidRPr="00D06FD3">
        <w:rPr>
          <w:rFonts w:ascii="宋体" w:hAnsi="宋体" w:hint="eastAsia"/>
          <w:bCs/>
          <w:sz w:val="32"/>
          <w:szCs w:val="32"/>
        </w:rPr>
        <w:t xml:space="preserve">                </w:t>
      </w:r>
      <w:r>
        <w:rPr>
          <w:rFonts w:ascii="宋体" w:hAnsi="宋体" w:hint="eastAsia"/>
          <w:bCs/>
          <w:sz w:val="32"/>
          <w:szCs w:val="32"/>
        </w:rPr>
        <w:t>王八程</w:t>
      </w:r>
    </w:p>
    <w:p w14:paraId="2140A4CE" w14:textId="77777777" w:rsidR="00A06A90" w:rsidRPr="00D06FD3" w:rsidRDefault="00A06A90" w:rsidP="00A06A90">
      <w:pPr>
        <w:ind w:firstLineChars="900" w:firstLine="288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胡八一</w:t>
      </w:r>
      <w:r w:rsidRPr="00D06FD3">
        <w:rPr>
          <w:rFonts w:ascii="宋体" w:hAnsi="宋体" w:hint="eastAsia"/>
          <w:sz w:val="32"/>
          <w:szCs w:val="32"/>
        </w:rPr>
        <w:t xml:space="preserve">                </w:t>
      </w:r>
      <w:r>
        <w:rPr>
          <w:rFonts w:ascii="宋体" w:hAnsi="宋体" w:hint="eastAsia"/>
          <w:sz w:val="32"/>
          <w:szCs w:val="32"/>
        </w:rPr>
        <w:t>王五六</w:t>
      </w:r>
    </w:p>
    <w:p w14:paraId="47FF440F" w14:textId="77777777" w:rsidR="00A06A90" w:rsidRPr="00D06FD3" w:rsidRDefault="00A06A90" w:rsidP="00A06A90">
      <w:pPr>
        <w:ind w:firstLineChars="900" w:firstLine="2880"/>
        <w:rPr>
          <w:rFonts w:ascii="宋体" w:hAnsi="宋体"/>
          <w:sz w:val="32"/>
          <w:szCs w:val="32"/>
        </w:rPr>
      </w:pPr>
    </w:p>
    <w:p w14:paraId="26E2C965" w14:textId="77777777" w:rsidR="00A06A90" w:rsidRPr="00D06FD3" w:rsidRDefault="00A06A90" w:rsidP="00A06A90">
      <w:pPr>
        <w:ind w:firstLineChars="400" w:firstLine="1280"/>
        <w:rPr>
          <w:rFonts w:ascii="宋体" w:hAnsi="宋体"/>
          <w:bCs/>
          <w:sz w:val="32"/>
          <w:szCs w:val="32"/>
        </w:rPr>
      </w:pPr>
      <w:r w:rsidRPr="00D06FD3">
        <w:rPr>
          <w:rFonts w:ascii="宋体" w:hAnsi="宋体" w:hint="eastAsia"/>
          <w:bCs/>
          <w:sz w:val="32"/>
          <w:szCs w:val="32"/>
        </w:rPr>
        <w:t>审    核：</w:t>
      </w:r>
      <w:r>
        <w:rPr>
          <w:rFonts w:ascii="宋体" w:hAnsi="宋体" w:hint="eastAsia"/>
          <w:bCs/>
          <w:sz w:val="32"/>
          <w:szCs w:val="32"/>
        </w:rPr>
        <w:t xml:space="preserve">李四能              </w:t>
      </w:r>
      <w:r>
        <w:rPr>
          <w:rFonts w:ascii="宋体" w:hAnsi="宋体"/>
          <w:bCs/>
          <w:sz w:val="32"/>
          <w:szCs w:val="32"/>
        </w:rPr>
        <w:t xml:space="preserve">  </w:t>
      </w:r>
      <w:r>
        <w:rPr>
          <w:rFonts w:ascii="宋体" w:hAnsi="宋体" w:hint="eastAsia"/>
          <w:bCs/>
          <w:sz w:val="32"/>
          <w:szCs w:val="32"/>
        </w:rPr>
        <w:t>张三疯</w:t>
      </w:r>
    </w:p>
    <w:p w14:paraId="6554E847" w14:textId="77777777" w:rsidR="00A06A90" w:rsidRPr="00D06FD3" w:rsidRDefault="00A06A90" w:rsidP="00A06A90">
      <w:pPr>
        <w:ind w:firstLineChars="400" w:firstLine="1280"/>
        <w:rPr>
          <w:rFonts w:ascii="宋体" w:hAnsi="宋体"/>
          <w:bCs/>
          <w:sz w:val="32"/>
          <w:szCs w:val="32"/>
        </w:rPr>
      </w:pPr>
    </w:p>
    <w:p w14:paraId="055FDBAA" w14:textId="77777777" w:rsidR="00A06A90" w:rsidRPr="00D06FD3" w:rsidRDefault="00A06A90" w:rsidP="00A06A90">
      <w:pPr>
        <w:ind w:firstLineChars="400" w:firstLine="1280"/>
        <w:rPr>
          <w:rFonts w:ascii="宋体" w:hAnsi="宋体"/>
          <w:bCs/>
          <w:sz w:val="32"/>
          <w:szCs w:val="32"/>
        </w:rPr>
      </w:pPr>
      <w:r w:rsidRPr="00D06FD3">
        <w:rPr>
          <w:rFonts w:ascii="宋体" w:hAnsi="宋体" w:hint="eastAsia"/>
          <w:bCs/>
          <w:sz w:val="32"/>
          <w:szCs w:val="32"/>
        </w:rPr>
        <w:t>审    定：</w:t>
      </w:r>
      <w:r>
        <w:rPr>
          <w:rFonts w:ascii="宋体" w:hAnsi="宋体" w:hint="eastAsia"/>
          <w:bCs/>
          <w:sz w:val="32"/>
          <w:szCs w:val="32"/>
        </w:rPr>
        <w:t xml:space="preserve">王二麻 </w:t>
      </w:r>
      <w:r>
        <w:rPr>
          <w:rFonts w:ascii="宋体" w:hAnsi="宋体"/>
          <w:bCs/>
          <w:sz w:val="32"/>
          <w:szCs w:val="32"/>
        </w:rPr>
        <w:t xml:space="preserve">               </w:t>
      </w:r>
    </w:p>
    <w:p w14:paraId="497AC380" w14:textId="77777777" w:rsidR="00A06A90" w:rsidRPr="00D06FD3" w:rsidRDefault="00A06A90" w:rsidP="00A06A90">
      <w:pPr>
        <w:ind w:firstLineChars="400" w:firstLine="1280"/>
        <w:rPr>
          <w:rFonts w:ascii="宋体" w:hAnsi="宋体"/>
          <w:bCs/>
          <w:sz w:val="32"/>
          <w:szCs w:val="32"/>
        </w:rPr>
      </w:pPr>
    </w:p>
    <w:p w14:paraId="05AAEEEE" w14:textId="77777777" w:rsidR="00A06A90" w:rsidRDefault="00A06A90" w:rsidP="00A06A90">
      <w:pPr>
        <w:ind w:firstLineChars="400" w:firstLine="1280"/>
        <w:rPr>
          <w:rFonts w:ascii="宋体" w:hAnsi="宋体"/>
          <w:bCs/>
          <w:sz w:val="32"/>
          <w:szCs w:val="32"/>
        </w:rPr>
      </w:pPr>
      <w:r w:rsidRPr="00D06FD3">
        <w:rPr>
          <w:rFonts w:ascii="宋体" w:hAnsi="宋体" w:hint="eastAsia"/>
          <w:bCs/>
          <w:sz w:val="32"/>
          <w:szCs w:val="32"/>
        </w:rPr>
        <w:t>批    准：</w:t>
      </w:r>
      <w:r>
        <w:rPr>
          <w:rFonts w:ascii="宋体" w:hAnsi="宋体" w:hint="eastAsia"/>
          <w:bCs/>
          <w:sz w:val="32"/>
          <w:szCs w:val="32"/>
        </w:rPr>
        <w:t>孔二狗</w:t>
      </w:r>
    </w:p>
    <w:p w14:paraId="2414EFDE" w14:textId="77777777" w:rsidR="00B1772F" w:rsidRPr="004B6805" w:rsidRDefault="00B1772F" w:rsidP="00106B5B">
      <w:pPr>
        <w:jc w:val="center"/>
        <w:rPr>
          <w:b/>
          <w:color w:val="FFFFFF"/>
          <w:sz w:val="44"/>
          <w:szCs w:val="44"/>
        </w:rPr>
      </w:pPr>
    </w:p>
    <w:p w14:paraId="6C08A7DE" w14:textId="77777777" w:rsidR="00A06A90" w:rsidRDefault="00134BDD" w:rsidP="00106B5B">
      <w:pPr>
        <w:jc w:val="center"/>
        <w:rPr>
          <w:rFonts w:ascii="黑体" w:eastAsia="黑体" w:cs="Arial"/>
          <w:b/>
          <w:sz w:val="32"/>
          <w:szCs w:val="32"/>
        </w:rPr>
      </w:pPr>
      <w:r>
        <w:rPr>
          <w:rFonts w:ascii="黑体" w:eastAsia="黑体" w:cs="Arial" w:hint="eastAsia"/>
          <w:b/>
          <w:sz w:val="32"/>
          <w:szCs w:val="32"/>
        </w:rPr>
        <w:t>中石化第</w:t>
      </w:r>
      <w:r w:rsidR="001D7595">
        <w:rPr>
          <w:rFonts w:ascii="黑体" w:eastAsia="黑体" w:cs="Arial" w:hint="eastAsia"/>
          <w:b/>
          <w:sz w:val="32"/>
          <w:szCs w:val="32"/>
        </w:rPr>
        <w:t>X</w:t>
      </w:r>
      <w:r>
        <w:rPr>
          <w:rFonts w:ascii="黑体" w:eastAsia="黑体" w:cs="Arial" w:hint="eastAsia"/>
          <w:b/>
          <w:sz w:val="32"/>
          <w:szCs w:val="32"/>
        </w:rPr>
        <w:t>建设有限</w:t>
      </w:r>
      <w:r w:rsidR="008F14BF" w:rsidRPr="008F14BF">
        <w:rPr>
          <w:rFonts w:ascii="黑体" w:eastAsia="黑体" w:cs="Arial" w:hint="eastAsia"/>
          <w:b/>
          <w:sz w:val="32"/>
          <w:szCs w:val="32"/>
        </w:rPr>
        <w:t>公司</w:t>
      </w:r>
    </w:p>
    <w:p w14:paraId="30A21571" w14:textId="231CD88D" w:rsidR="008F14BF" w:rsidRDefault="00A06A90" w:rsidP="00106B5B">
      <w:pPr>
        <w:jc w:val="center"/>
        <w:rPr>
          <w:rFonts w:ascii="黑体" w:eastAsia="黑体" w:cs="Arial"/>
          <w:b/>
          <w:sz w:val="32"/>
          <w:szCs w:val="32"/>
        </w:rPr>
      </w:pPr>
      <w:r>
        <w:rPr>
          <w:rFonts w:ascii="黑体" w:eastAsia="黑体" w:cs="Arial" w:hint="eastAsia"/>
          <w:b/>
          <w:sz w:val="32"/>
          <w:szCs w:val="32"/>
        </w:rPr>
        <w:t>浙江</w:t>
      </w:r>
      <w:r w:rsidR="00C910D4">
        <w:rPr>
          <w:rFonts w:ascii="黑体" w:eastAsia="黑体" w:cs="Arial" w:hint="eastAsia"/>
          <w:b/>
          <w:sz w:val="32"/>
          <w:szCs w:val="32"/>
        </w:rPr>
        <w:t>XX</w:t>
      </w:r>
      <w:r w:rsidR="00433499">
        <w:rPr>
          <w:rFonts w:ascii="黑体" w:eastAsia="黑体" w:cs="Arial" w:hint="eastAsia"/>
          <w:b/>
          <w:sz w:val="32"/>
          <w:szCs w:val="32"/>
        </w:rPr>
        <w:t>X工程</w:t>
      </w:r>
      <w:r w:rsidR="00C910D4">
        <w:rPr>
          <w:rFonts w:ascii="黑体" w:eastAsia="黑体" w:cs="Arial" w:hint="eastAsia"/>
          <w:b/>
          <w:sz w:val="32"/>
          <w:szCs w:val="32"/>
        </w:rPr>
        <w:t>项目部</w:t>
      </w:r>
    </w:p>
    <w:p w14:paraId="1B6E4DA7" w14:textId="2B38EA48" w:rsidR="00106B5B" w:rsidRDefault="00445E98" w:rsidP="00106B5B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www.</w:t>
      </w:r>
      <w:r w:rsidR="00134BDD">
        <w:rPr>
          <w:rFonts w:hint="eastAsia"/>
          <w:b/>
          <w:bCs/>
          <w:sz w:val="28"/>
          <w:szCs w:val="28"/>
        </w:rPr>
        <w:t>sinopec</w:t>
      </w:r>
      <w:r>
        <w:rPr>
          <w:rFonts w:hint="eastAsia"/>
          <w:b/>
          <w:bCs/>
          <w:sz w:val="28"/>
          <w:szCs w:val="28"/>
        </w:rPr>
        <w:t>.com</w:t>
      </w:r>
    </w:p>
    <w:p w14:paraId="71A5BED4" w14:textId="77777777" w:rsidR="00106B5B" w:rsidRPr="007C7883" w:rsidRDefault="00106B5B" w:rsidP="00106B5B">
      <w:pPr>
        <w:jc w:val="center"/>
        <w:rPr>
          <w:rFonts w:ascii="黑体" w:eastAsia="黑体" w:cs="Arial"/>
          <w:b/>
          <w:bCs/>
          <w:sz w:val="32"/>
          <w:szCs w:val="32"/>
        </w:rPr>
      </w:pPr>
    </w:p>
    <w:p w14:paraId="7E96CFEF" w14:textId="2303913F" w:rsidR="00106B5B" w:rsidRDefault="00106B5B" w:rsidP="00106B5B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20</w:t>
      </w:r>
      <w:r w:rsidR="00134BDD">
        <w:rPr>
          <w:rFonts w:ascii="黑体" w:eastAsia="黑体"/>
          <w:b/>
          <w:sz w:val="32"/>
          <w:szCs w:val="32"/>
        </w:rPr>
        <w:t>1</w:t>
      </w:r>
      <w:r w:rsidR="00B55925">
        <w:rPr>
          <w:rFonts w:ascii="黑体" w:eastAsia="黑体"/>
          <w:b/>
          <w:sz w:val="32"/>
          <w:szCs w:val="32"/>
        </w:rPr>
        <w:t>7</w:t>
      </w:r>
      <w:r>
        <w:rPr>
          <w:rFonts w:ascii="黑体" w:eastAsia="黑体" w:hint="eastAsia"/>
          <w:b/>
          <w:sz w:val="32"/>
          <w:szCs w:val="32"/>
        </w:rPr>
        <w:t>年</w:t>
      </w:r>
      <w:r w:rsidR="00B55925">
        <w:rPr>
          <w:rFonts w:ascii="黑体" w:eastAsia="黑体"/>
          <w:b/>
          <w:sz w:val="32"/>
          <w:szCs w:val="32"/>
        </w:rPr>
        <w:t>10</w:t>
      </w:r>
      <w:r>
        <w:rPr>
          <w:rFonts w:ascii="黑体" w:eastAsia="黑体" w:hint="eastAsia"/>
          <w:b/>
          <w:sz w:val="32"/>
          <w:szCs w:val="32"/>
        </w:rPr>
        <w:t>月</w:t>
      </w:r>
      <w:r w:rsidR="00CF2F20">
        <w:rPr>
          <w:rFonts w:ascii="黑体" w:eastAsia="黑体"/>
          <w:b/>
          <w:sz w:val="32"/>
          <w:szCs w:val="32"/>
        </w:rPr>
        <w:t>0</w:t>
      </w:r>
      <w:r w:rsidR="002C3A89">
        <w:rPr>
          <w:rFonts w:ascii="黑体" w:eastAsia="黑体"/>
          <w:b/>
          <w:sz w:val="32"/>
          <w:szCs w:val="32"/>
        </w:rPr>
        <w:t>1</w:t>
      </w:r>
      <w:r>
        <w:rPr>
          <w:rFonts w:ascii="黑体" w:eastAsia="黑体" w:hint="eastAsia"/>
          <w:b/>
          <w:sz w:val="32"/>
          <w:szCs w:val="32"/>
        </w:rPr>
        <w:t>日</w:t>
      </w:r>
    </w:p>
    <w:p w14:paraId="73728144" w14:textId="77777777" w:rsidR="00445E98" w:rsidRDefault="00445E98" w:rsidP="00106B5B">
      <w:pPr>
        <w:jc w:val="center"/>
        <w:rPr>
          <w:rFonts w:ascii="黑体" w:eastAsia="黑体"/>
          <w:b/>
          <w:sz w:val="30"/>
          <w:szCs w:val="30"/>
        </w:rPr>
      </w:pPr>
    </w:p>
    <w:p w14:paraId="69626431" w14:textId="75FD9A4D" w:rsidR="00AA5E11" w:rsidRDefault="00AA5E11" w:rsidP="00106B5B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目   录</w:t>
      </w:r>
    </w:p>
    <w:p w14:paraId="4F45D33A" w14:textId="2AF66ED0" w:rsidR="003520C4" w:rsidRPr="002B554B" w:rsidRDefault="00AA5E11">
      <w:pPr>
        <w:pStyle w:val="TOC1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r>
        <w:rPr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TOC \o "1-3" \h \z \u </w:instrText>
      </w:r>
      <w:r>
        <w:rPr>
          <w:lang w:eastAsia="zh-CN"/>
        </w:rPr>
        <w:fldChar w:fldCharType="separate"/>
      </w:r>
      <w:hyperlink w:anchor="_Toc169613066" w:history="1">
        <w:r w:rsidR="003520C4" w:rsidRPr="00E8004D">
          <w:rPr>
            <w:rStyle w:val="a3"/>
            <w:noProof/>
          </w:rPr>
          <w:t xml:space="preserve">1 </w:t>
        </w:r>
        <w:r w:rsidR="003520C4" w:rsidRPr="00E8004D">
          <w:rPr>
            <w:rStyle w:val="a3"/>
            <w:noProof/>
          </w:rPr>
          <w:t>编制说明</w:t>
        </w:r>
        <w:r w:rsidR="003520C4">
          <w:rPr>
            <w:noProof/>
            <w:webHidden/>
          </w:rPr>
          <w:tab/>
        </w:r>
        <w:r w:rsidR="003520C4">
          <w:rPr>
            <w:noProof/>
            <w:webHidden/>
          </w:rPr>
          <w:fldChar w:fldCharType="begin"/>
        </w:r>
        <w:r w:rsidR="003520C4">
          <w:rPr>
            <w:noProof/>
            <w:webHidden/>
          </w:rPr>
          <w:instrText xml:space="preserve"> PAGEREF _Toc169613066 \h </w:instrText>
        </w:r>
        <w:r w:rsidR="003520C4">
          <w:rPr>
            <w:noProof/>
            <w:webHidden/>
          </w:rPr>
        </w:r>
        <w:r w:rsidR="003520C4">
          <w:rPr>
            <w:noProof/>
            <w:webHidden/>
          </w:rPr>
          <w:fldChar w:fldCharType="separate"/>
        </w:r>
        <w:r w:rsidR="003520C4">
          <w:rPr>
            <w:noProof/>
            <w:webHidden/>
          </w:rPr>
          <w:t>5</w:t>
        </w:r>
        <w:r w:rsidR="003520C4">
          <w:rPr>
            <w:noProof/>
            <w:webHidden/>
          </w:rPr>
          <w:fldChar w:fldCharType="end"/>
        </w:r>
      </w:hyperlink>
    </w:p>
    <w:p w14:paraId="44C535CE" w14:textId="3E1D568C" w:rsidR="003520C4" w:rsidRPr="002B554B" w:rsidRDefault="003520C4">
      <w:pPr>
        <w:pStyle w:val="TOC2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67" w:history="1">
        <w:r w:rsidRPr="00E8004D">
          <w:rPr>
            <w:rStyle w:val="a3"/>
            <w:noProof/>
          </w:rPr>
          <w:t xml:space="preserve">1.1 </w:t>
        </w:r>
        <w:r w:rsidRPr="00E8004D">
          <w:rPr>
            <w:rStyle w:val="a3"/>
            <w:noProof/>
          </w:rPr>
          <w:t>编制目的和范围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CAE0297" w14:textId="1A185F53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68" w:history="1">
        <w:r w:rsidRPr="00E8004D">
          <w:rPr>
            <w:rStyle w:val="a3"/>
            <w:noProof/>
          </w:rPr>
          <w:t xml:space="preserve">1.1.1 </w:t>
        </w:r>
        <w:r w:rsidRPr="00E8004D">
          <w:rPr>
            <w:rStyle w:val="a3"/>
            <w:noProof/>
          </w:rPr>
          <w:t>编制目的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AA64422" w14:textId="7D0B8196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69" w:history="1">
        <w:r w:rsidRPr="00E8004D">
          <w:rPr>
            <w:rStyle w:val="a3"/>
            <w:noProof/>
          </w:rPr>
          <w:t xml:space="preserve">1.1.2 </w:t>
        </w:r>
        <w:r w:rsidRPr="00E8004D">
          <w:rPr>
            <w:rStyle w:val="a3"/>
            <w:noProof/>
          </w:rPr>
          <w:t>适用范围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79087B1" w14:textId="642BE63D" w:rsidR="003520C4" w:rsidRPr="002B554B" w:rsidRDefault="003520C4">
      <w:pPr>
        <w:pStyle w:val="TOC2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70" w:history="1">
        <w:r w:rsidRPr="00E8004D">
          <w:rPr>
            <w:rStyle w:val="a3"/>
            <w:noProof/>
          </w:rPr>
          <w:t xml:space="preserve">1.2 </w:t>
        </w:r>
        <w:r w:rsidRPr="00E8004D">
          <w:rPr>
            <w:rStyle w:val="a3"/>
            <w:noProof/>
          </w:rPr>
          <w:t>编制依据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EB28C1B" w14:textId="44EE0B43" w:rsidR="003520C4" w:rsidRPr="002B554B" w:rsidRDefault="003520C4">
      <w:pPr>
        <w:pStyle w:val="TOC2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71" w:history="1">
        <w:r w:rsidRPr="00E8004D">
          <w:rPr>
            <w:rStyle w:val="a3"/>
            <w:noProof/>
          </w:rPr>
          <w:t xml:space="preserve">1.3 </w:t>
        </w:r>
        <w:r w:rsidRPr="00E8004D">
          <w:rPr>
            <w:rStyle w:val="a3"/>
            <w:noProof/>
          </w:rPr>
          <w:t>编制准则和方法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2B5DCEC" w14:textId="5FE215F2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72" w:history="1">
        <w:r w:rsidRPr="00E8004D">
          <w:rPr>
            <w:rStyle w:val="a3"/>
            <w:noProof/>
          </w:rPr>
          <w:t xml:space="preserve">1.3.1 </w:t>
        </w:r>
        <w:r w:rsidRPr="00E8004D">
          <w:rPr>
            <w:rStyle w:val="a3"/>
            <w:noProof/>
          </w:rPr>
          <w:t>编制准则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5E91FFA" w14:textId="7B4F3452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73" w:history="1">
        <w:r w:rsidRPr="00E8004D">
          <w:rPr>
            <w:rStyle w:val="a3"/>
            <w:noProof/>
          </w:rPr>
          <w:t xml:space="preserve">1.3.2 </w:t>
        </w:r>
        <w:r w:rsidRPr="00E8004D">
          <w:rPr>
            <w:rStyle w:val="a3"/>
            <w:noProof/>
          </w:rPr>
          <w:t>编制方法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B7C9648" w14:textId="081C4966" w:rsidR="003520C4" w:rsidRPr="002B554B" w:rsidRDefault="003520C4">
      <w:pPr>
        <w:pStyle w:val="TOC2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74" w:history="1">
        <w:r w:rsidRPr="00E8004D">
          <w:rPr>
            <w:rStyle w:val="a3"/>
            <w:noProof/>
          </w:rPr>
          <w:t xml:space="preserve">1.4 </w:t>
        </w:r>
        <w:r w:rsidRPr="00E8004D">
          <w:rPr>
            <w:rStyle w:val="a3"/>
            <w:noProof/>
          </w:rPr>
          <w:t>指导思想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59E278B" w14:textId="07437C4B" w:rsidR="003520C4" w:rsidRPr="002B554B" w:rsidRDefault="003520C4">
      <w:pPr>
        <w:pStyle w:val="TOC1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75" w:history="1">
        <w:r w:rsidRPr="00E8004D">
          <w:rPr>
            <w:rStyle w:val="a3"/>
            <w:noProof/>
          </w:rPr>
          <w:t>2 SHT 3543-2017</w:t>
        </w:r>
        <w:r w:rsidRPr="00E8004D">
          <w:rPr>
            <w:rStyle w:val="a3"/>
            <w:noProof/>
          </w:rPr>
          <w:t>施工过程文件表格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F5FBBBE" w14:textId="18CE4119" w:rsidR="003520C4" w:rsidRPr="002B554B" w:rsidRDefault="003520C4">
      <w:pPr>
        <w:pStyle w:val="TOC2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76" w:history="1">
        <w:r w:rsidRPr="00E8004D">
          <w:rPr>
            <w:rStyle w:val="a3"/>
            <w:noProof/>
          </w:rPr>
          <w:t xml:space="preserve">2.1 </w:t>
        </w:r>
        <w:r w:rsidRPr="00E8004D">
          <w:rPr>
            <w:rStyle w:val="a3"/>
            <w:noProof/>
          </w:rPr>
          <w:t>通用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6B21D00" w14:textId="19DEF1E3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77" w:history="1">
        <w:r w:rsidRPr="00E8004D">
          <w:rPr>
            <w:rStyle w:val="a3"/>
            <w:noProof/>
          </w:rPr>
          <w:t>2.1.1 SHT 3543—G101</w:t>
        </w:r>
        <w:r w:rsidRPr="00E8004D">
          <w:rPr>
            <w:rStyle w:val="a3"/>
            <w:noProof/>
          </w:rPr>
          <w:t>封面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A0F4C95" w14:textId="618C2363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78" w:history="1">
        <w:r w:rsidRPr="00E8004D">
          <w:rPr>
            <w:rStyle w:val="a3"/>
            <w:noProof/>
          </w:rPr>
          <w:t>2.1.2 SHT 3543—G102</w:t>
        </w:r>
        <w:r w:rsidRPr="00E8004D">
          <w:rPr>
            <w:rStyle w:val="a3"/>
            <w:noProof/>
          </w:rPr>
          <w:t>施工过程技术文件总目录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7F9EA2F" w14:textId="1D1F1BE1" w:rsidR="003520C4" w:rsidRPr="002B554B" w:rsidRDefault="003520C4">
      <w:pPr>
        <w:pStyle w:val="TOC2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79" w:history="1">
        <w:r w:rsidRPr="00E8004D">
          <w:rPr>
            <w:rStyle w:val="a3"/>
            <w:noProof/>
          </w:rPr>
          <w:t xml:space="preserve">2.2 </w:t>
        </w:r>
        <w:r w:rsidRPr="00E8004D">
          <w:rPr>
            <w:rStyle w:val="a3"/>
            <w:noProof/>
          </w:rPr>
          <w:t>土建工程施工用表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99A0927" w14:textId="7401FAD5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80" w:history="1">
        <w:r w:rsidRPr="00E8004D">
          <w:rPr>
            <w:rStyle w:val="a3"/>
            <w:noProof/>
          </w:rPr>
          <w:t>2.2.1 SHT 3543—G201</w:t>
        </w:r>
        <w:r w:rsidRPr="00E8004D">
          <w:rPr>
            <w:rStyle w:val="a3"/>
            <w:noProof/>
          </w:rPr>
          <w:t>钢框架安装记录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55E1594" w14:textId="77D12EDA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81" w:history="1">
        <w:r w:rsidRPr="00E8004D">
          <w:rPr>
            <w:rStyle w:val="a3"/>
            <w:noProof/>
          </w:rPr>
          <w:t>2.2.2 SHT 3543—G202</w:t>
        </w:r>
        <w:r w:rsidRPr="00E8004D">
          <w:rPr>
            <w:rStyle w:val="a3"/>
            <w:noProof/>
          </w:rPr>
          <w:t>钢桁架安装记录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56EA4B6" w14:textId="1FCBDFBB" w:rsidR="003520C4" w:rsidRPr="002B554B" w:rsidRDefault="003520C4">
      <w:pPr>
        <w:pStyle w:val="TOC1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82" w:history="1">
        <w:r w:rsidRPr="00E8004D">
          <w:rPr>
            <w:rStyle w:val="a3"/>
            <w:noProof/>
          </w:rPr>
          <w:t>3 SHT 3503-2017</w:t>
        </w:r>
        <w:r w:rsidRPr="00E8004D">
          <w:rPr>
            <w:rStyle w:val="a3"/>
            <w:noProof/>
          </w:rPr>
          <w:t>交工文件表格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B19AB5" w14:textId="4EE1200B" w:rsidR="003520C4" w:rsidRPr="002B554B" w:rsidRDefault="003520C4">
      <w:pPr>
        <w:pStyle w:val="TOC2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83" w:history="1">
        <w:r w:rsidRPr="00E8004D">
          <w:rPr>
            <w:rStyle w:val="a3"/>
            <w:noProof/>
          </w:rPr>
          <w:t xml:space="preserve">3.1 </w:t>
        </w:r>
        <w:r w:rsidRPr="00E8004D">
          <w:rPr>
            <w:rStyle w:val="a3"/>
            <w:noProof/>
          </w:rPr>
          <w:t>通用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888DB42" w14:textId="4A397E97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84" w:history="1">
        <w:r w:rsidRPr="00E8004D">
          <w:rPr>
            <w:rStyle w:val="a3"/>
            <w:noProof/>
          </w:rPr>
          <w:t>3.1.1 SHT 3503—J101A</w:t>
        </w:r>
        <w:r w:rsidRPr="00E8004D">
          <w:rPr>
            <w:rStyle w:val="a3"/>
            <w:noProof/>
          </w:rPr>
          <w:t>封面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5505416" w14:textId="6BBB13DE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85" w:history="1">
        <w:r w:rsidRPr="00E8004D">
          <w:rPr>
            <w:rStyle w:val="a3"/>
            <w:noProof/>
          </w:rPr>
          <w:t>3.1.2 SHT 3503—J102</w:t>
        </w:r>
        <w:r w:rsidRPr="00E8004D">
          <w:rPr>
            <w:rStyle w:val="a3"/>
            <w:noProof/>
          </w:rPr>
          <w:t>交工技术文件总目录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5B6930E" w14:textId="4549DE8E" w:rsidR="003520C4" w:rsidRPr="002B554B" w:rsidRDefault="003520C4">
      <w:pPr>
        <w:pStyle w:val="TOC2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86" w:history="1">
        <w:r w:rsidRPr="00E8004D">
          <w:rPr>
            <w:rStyle w:val="a3"/>
            <w:noProof/>
          </w:rPr>
          <w:t xml:space="preserve">3.2 </w:t>
        </w:r>
        <w:r w:rsidRPr="00E8004D">
          <w:rPr>
            <w:rStyle w:val="a3"/>
            <w:noProof/>
          </w:rPr>
          <w:t>土建工程表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834495F" w14:textId="07E26322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87" w:history="1">
        <w:r w:rsidRPr="00E8004D">
          <w:rPr>
            <w:rStyle w:val="a3"/>
            <w:noProof/>
          </w:rPr>
          <w:t>3.2.1 SHT 3503—J201</w:t>
        </w:r>
        <w:r w:rsidRPr="00E8004D">
          <w:rPr>
            <w:rStyle w:val="a3"/>
            <w:noProof/>
          </w:rPr>
          <w:t>地基验槽（坑）记录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8EF6759" w14:textId="649517B3" w:rsidR="003520C4" w:rsidRPr="002B554B" w:rsidRDefault="003520C4">
      <w:pPr>
        <w:pStyle w:val="TOC1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88" w:history="1">
        <w:r w:rsidRPr="00E8004D">
          <w:rPr>
            <w:rStyle w:val="a3"/>
            <w:noProof/>
          </w:rPr>
          <w:t>4 SHT 3903-2017</w:t>
        </w:r>
        <w:r w:rsidRPr="00E8004D">
          <w:rPr>
            <w:rStyle w:val="a3"/>
            <w:noProof/>
          </w:rPr>
          <w:t>报验报审封面表格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35CB71E" w14:textId="442177DD" w:rsidR="003520C4" w:rsidRPr="002B554B" w:rsidRDefault="003520C4">
      <w:pPr>
        <w:pStyle w:val="TOC2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89" w:history="1">
        <w:r w:rsidRPr="00E8004D">
          <w:rPr>
            <w:rStyle w:val="a3"/>
            <w:noProof/>
          </w:rPr>
          <w:t xml:space="preserve">4.1 </w:t>
        </w:r>
        <w:r w:rsidRPr="00E8004D">
          <w:rPr>
            <w:rStyle w:val="a3"/>
            <w:noProof/>
          </w:rPr>
          <w:t>通用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6E9E86B" w14:textId="75319294" w:rsidR="003520C4" w:rsidRPr="002B554B" w:rsidRDefault="003520C4">
      <w:pPr>
        <w:pStyle w:val="TOC1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90" w:history="1">
        <w:r w:rsidRPr="00E8004D">
          <w:rPr>
            <w:rStyle w:val="a3"/>
            <w:noProof/>
          </w:rPr>
          <w:t xml:space="preserve">5 </w:t>
        </w:r>
        <w:r w:rsidRPr="00E8004D">
          <w:rPr>
            <w:rStyle w:val="a3"/>
            <w:noProof/>
          </w:rPr>
          <w:t>甲方</w:t>
        </w:r>
        <w:r w:rsidRPr="00E8004D">
          <w:rPr>
            <w:rStyle w:val="a3"/>
            <w:noProof/>
          </w:rPr>
          <w:t>/</w:t>
        </w:r>
        <w:r w:rsidRPr="00E8004D">
          <w:rPr>
            <w:rStyle w:val="a3"/>
            <w:noProof/>
          </w:rPr>
          <w:t>监理</w:t>
        </w:r>
        <w:r w:rsidRPr="00E8004D">
          <w:rPr>
            <w:rStyle w:val="a3"/>
            <w:noProof/>
          </w:rPr>
          <w:t>/</w:t>
        </w:r>
        <w:r w:rsidRPr="00E8004D">
          <w:rPr>
            <w:rStyle w:val="a3"/>
            <w:noProof/>
          </w:rPr>
          <w:t>总包</w:t>
        </w:r>
        <w:r w:rsidRPr="00E8004D">
          <w:rPr>
            <w:rStyle w:val="a3"/>
            <w:noProof/>
          </w:rPr>
          <w:t>/</w:t>
        </w:r>
        <w:r w:rsidRPr="00E8004D">
          <w:rPr>
            <w:rStyle w:val="a3"/>
            <w:noProof/>
          </w:rPr>
          <w:t>公司</w:t>
        </w:r>
        <w:r w:rsidRPr="00E8004D">
          <w:rPr>
            <w:rStyle w:val="a3"/>
            <w:noProof/>
          </w:rPr>
          <w:t>/</w:t>
        </w:r>
        <w:r w:rsidRPr="00E8004D">
          <w:rPr>
            <w:rStyle w:val="a3"/>
            <w:noProof/>
          </w:rPr>
          <w:t>项目部报送文件表格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68627B7" w14:textId="1EE2DEBA" w:rsidR="003520C4" w:rsidRPr="002B554B" w:rsidRDefault="003520C4">
      <w:pPr>
        <w:pStyle w:val="TOC2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91" w:history="1">
        <w:r w:rsidRPr="00E8004D">
          <w:rPr>
            <w:rStyle w:val="a3"/>
            <w:noProof/>
          </w:rPr>
          <w:t xml:space="preserve">5.1 </w:t>
        </w:r>
        <w:r w:rsidRPr="00E8004D">
          <w:rPr>
            <w:rStyle w:val="a3"/>
            <w:noProof/>
          </w:rPr>
          <w:t>焊接日报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3AE5EF7" w14:textId="0F6F9A24" w:rsidR="003520C4" w:rsidRPr="002B554B" w:rsidRDefault="003520C4">
      <w:pPr>
        <w:pStyle w:val="TOC2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92" w:history="1">
        <w:r w:rsidRPr="00E8004D">
          <w:rPr>
            <w:rStyle w:val="a3"/>
            <w:noProof/>
          </w:rPr>
          <w:t xml:space="preserve">5.2 </w:t>
        </w:r>
        <w:r w:rsidRPr="00E8004D">
          <w:rPr>
            <w:rStyle w:val="a3"/>
            <w:noProof/>
          </w:rPr>
          <w:t>焊接数据库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37DE825" w14:textId="603CBCDF" w:rsidR="003520C4" w:rsidRPr="002B554B" w:rsidRDefault="003520C4">
      <w:pPr>
        <w:pStyle w:val="TOC1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93" w:history="1">
        <w:r w:rsidRPr="00E8004D">
          <w:rPr>
            <w:rStyle w:val="a3"/>
            <w:noProof/>
          </w:rPr>
          <w:t>6 FAQ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03FB90B" w14:textId="109FC110" w:rsidR="003520C4" w:rsidRPr="002B554B" w:rsidRDefault="003520C4">
      <w:pPr>
        <w:pStyle w:val="TOC2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94" w:history="1">
        <w:r w:rsidRPr="00E8004D">
          <w:rPr>
            <w:rStyle w:val="a3"/>
            <w:noProof/>
          </w:rPr>
          <w:t xml:space="preserve">6.1 </w:t>
        </w:r>
        <w:r w:rsidRPr="00E8004D">
          <w:rPr>
            <w:rStyle w:val="a3"/>
            <w:noProof/>
          </w:rPr>
          <w:t>数据总表的数据来源问题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7AAC086" w14:textId="096DBD9A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95" w:history="1">
        <w:r w:rsidRPr="00E8004D">
          <w:rPr>
            <w:rStyle w:val="a3"/>
            <w:noProof/>
          </w:rPr>
          <w:t xml:space="preserve">6.1.1 </w:t>
        </w:r>
        <w:r w:rsidRPr="00E8004D">
          <w:rPr>
            <w:rStyle w:val="a3"/>
            <w:noProof/>
          </w:rPr>
          <w:t>来自单个</w:t>
        </w:r>
        <w:r w:rsidRPr="00E8004D">
          <w:rPr>
            <w:rStyle w:val="a3"/>
            <w:noProof/>
          </w:rPr>
          <w:t>Excel</w:t>
        </w:r>
        <w:r w:rsidRPr="00E8004D">
          <w:rPr>
            <w:rStyle w:val="a3"/>
            <w:noProof/>
          </w:rPr>
          <w:t>文件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CA8B33E" w14:textId="1F559A95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96" w:history="1">
        <w:r w:rsidRPr="00E8004D">
          <w:rPr>
            <w:rStyle w:val="a3"/>
            <w:noProof/>
          </w:rPr>
          <w:t xml:space="preserve">6.1.2 </w:t>
        </w:r>
        <w:r w:rsidRPr="00E8004D">
          <w:rPr>
            <w:rStyle w:val="a3"/>
            <w:noProof/>
          </w:rPr>
          <w:t>来自多个</w:t>
        </w:r>
        <w:r w:rsidRPr="00E8004D">
          <w:rPr>
            <w:rStyle w:val="a3"/>
            <w:noProof/>
          </w:rPr>
          <w:t>Excel</w:t>
        </w:r>
        <w:r w:rsidRPr="00E8004D">
          <w:rPr>
            <w:rStyle w:val="a3"/>
            <w:noProof/>
          </w:rPr>
          <w:t>文件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EF10DD7" w14:textId="23B45355" w:rsidR="003520C4" w:rsidRPr="002B554B" w:rsidRDefault="003520C4">
      <w:pPr>
        <w:pStyle w:val="TOC2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97" w:history="1">
        <w:r w:rsidRPr="00E8004D">
          <w:rPr>
            <w:rStyle w:val="a3"/>
            <w:noProof/>
          </w:rPr>
          <w:t>6.2 Excel</w:t>
        </w:r>
        <w:r w:rsidRPr="00E8004D">
          <w:rPr>
            <w:rStyle w:val="a3"/>
            <w:noProof/>
          </w:rPr>
          <w:t>设置问题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0ACD369" w14:textId="22127CFE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98" w:history="1">
        <w:r w:rsidRPr="00E8004D">
          <w:rPr>
            <w:rStyle w:val="a3"/>
            <w:noProof/>
          </w:rPr>
          <w:t xml:space="preserve">6.2.1 </w:t>
        </w:r>
        <w:r w:rsidRPr="00E8004D">
          <w:rPr>
            <w:rStyle w:val="a3"/>
            <w:noProof/>
          </w:rPr>
          <w:t>启用宏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13748F8" w14:textId="7728441B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099" w:history="1">
        <w:r w:rsidRPr="00E8004D">
          <w:rPr>
            <w:rStyle w:val="a3"/>
            <w:noProof/>
          </w:rPr>
          <w:t xml:space="preserve">6.2.2 </w:t>
        </w:r>
        <w:r w:rsidRPr="00E8004D">
          <w:rPr>
            <w:rStyle w:val="a3"/>
            <w:noProof/>
          </w:rPr>
          <w:t>开发工具栏选项卡不显示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_Toc169613099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0F74C87" w14:textId="09B94517" w:rsidR="003520C4" w:rsidRPr="002B554B" w:rsidRDefault="003520C4">
      <w:pPr>
        <w:pStyle w:val="TOC2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00" w:history="1">
        <w:r w:rsidRPr="00E8004D">
          <w:rPr>
            <w:rStyle w:val="a3"/>
            <w:noProof/>
          </w:rPr>
          <w:t>6.3 Word</w:t>
        </w:r>
        <w:r w:rsidRPr="00E8004D">
          <w:rPr>
            <w:rStyle w:val="a3"/>
            <w:noProof/>
          </w:rPr>
          <w:t>模板问题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A3FA93D" w14:textId="0E185D0B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01" w:history="1">
        <w:r w:rsidRPr="00E8004D">
          <w:rPr>
            <w:rStyle w:val="a3"/>
            <w:noProof/>
          </w:rPr>
          <w:t xml:space="preserve">6.3.1 </w:t>
        </w:r>
        <w:r w:rsidRPr="00E8004D">
          <w:rPr>
            <w:rStyle w:val="a3"/>
            <w:noProof/>
          </w:rPr>
          <w:t>为什么插入表格数量不对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74C6CF8" w14:textId="306E6F28" w:rsidR="003520C4" w:rsidRPr="002B554B" w:rsidRDefault="003520C4">
      <w:pPr>
        <w:pStyle w:val="TOC2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02" w:history="1">
        <w:r w:rsidRPr="00E8004D">
          <w:rPr>
            <w:rStyle w:val="a3"/>
            <w:noProof/>
          </w:rPr>
          <w:t xml:space="preserve">6.4 </w:t>
        </w:r>
        <w:r w:rsidRPr="00E8004D">
          <w:rPr>
            <w:rStyle w:val="a3"/>
            <w:noProof/>
          </w:rPr>
          <w:t>数据显示问题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9FD1779" w14:textId="4DD44D7C" w:rsidR="003520C4" w:rsidRPr="002B554B" w:rsidRDefault="003520C4">
      <w:pPr>
        <w:pStyle w:val="TOC2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03" w:history="1">
        <w:r w:rsidRPr="00E8004D">
          <w:rPr>
            <w:rStyle w:val="a3"/>
            <w:noProof/>
          </w:rPr>
          <w:t xml:space="preserve">6.5 </w:t>
        </w:r>
        <w:r w:rsidRPr="00E8004D">
          <w:rPr>
            <w:rStyle w:val="a3"/>
            <w:noProof/>
          </w:rPr>
          <w:t>网络问题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D7A4B56" w14:textId="2622A9E3" w:rsidR="003520C4" w:rsidRPr="002B554B" w:rsidRDefault="003520C4">
      <w:pPr>
        <w:pStyle w:val="TOC2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04" w:history="1">
        <w:r w:rsidRPr="00E8004D">
          <w:rPr>
            <w:rStyle w:val="a3"/>
            <w:noProof/>
          </w:rPr>
          <w:t xml:space="preserve">6.6 </w:t>
        </w:r>
        <w:r w:rsidRPr="00E8004D">
          <w:rPr>
            <w:rStyle w:val="a3"/>
            <w:noProof/>
          </w:rPr>
          <w:t>运行效率问题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7A8D591" w14:textId="3BCCC68A" w:rsidR="003520C4" w:rsidRPr="002B554B" w:rsidRDefault="003520C4">
      <w:pPr>
        <w:pStyle w:val="TOC2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05" w:history="1">
        <w:r w:rsidRPr="00E8004D">
          <w:rPr>
            <w:rStyle w:val="a3"/>
            <w:noProof/>
          </w:rPr>
          <w:t xml:space="preserve">6.7 </w:t>
        </w:r>
        <w:r w:rsidRPr="00E8004D">
          <w:rPr>
            <w:rStyle w:val="a3"/>
            <w:noProof/>
          </w:rPr>
          <w:t>最大行数问题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231605C7" w14:textId="6A04CDFB" w:rsidR="003520C4" w:rsidRPr="002B554B" w:rsidRDefault="003520C4">
      <w:pPr>
        <w:pStyle w:val="TOC1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06" w:history="1">
        <w:r w:rsidRPr="00E8004D">
          <w:rPr>
            <w:rStyle w:val="a3"/>
            <w:noProof/>
          </w:rPr>
          <w:t xml:space="preserve">7 </w:t>
        </w:r>
        <w:r w:rsidRPr="00E8004D">
          <w:rPr>
            <w:rStyle w:val="a3"/>
            <w:noProof/>
          </w:rPr>
          <w:t>附件：数据处理编程参考引用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1EE85E90" w14:textId="109BC743" w:rsidR="003520C4" w:rsidRPr="002B554B" w:rsidRDefault="003520C4">
      <w:pPr>
        <w:pStyle w:val="TOC2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07" w:history="1">
        <w:r w:rsidRPr="00E8004D">
          <w:rPr>
            <w:rStyle w:val="a3"/>
            <w:noProof/>
          </w:rPr>
          <w:t xml:space="preserve">7.1 </w:t>
        </w:r>
        <w:r w:rsidRPr="00E8004D">
          <w:rPr>
            <w:rStyle w:val="a3"/>
            <w:noProof/>
          </w:rPr>
          <w:t>社区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538087CA" w14:textId="2E0464B8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08" w:history="1">
        <w:r w:rsidRPr="00E8004D">
          <w:rPr>
            <w:rStyle w:val="a3"/>
            <w:noProof/>
          </w:rPr>
          <w:t>7.1.1 GitHub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04E6232F" w14:textId="3F3F0D58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09" w:history="1">
        <w:r w:rsidRPr="00E8004D">
          <w:rPr>
            <w:rStyle w:val="a3"/>
            <w:noProof/>
          </w:rPr>
          <w:t>7.1.2 Gitlab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0BE06A8A" w14:textId="13770827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10" w:history="1">
        <w:r w:rsidRPr="00E8004D">
          <w:rPr>
            <w:rStyle w:val="a3"/>
            <w:noProof/>
          </w:rPr>
          <w:t>7.1.3 Gitee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3B63E6E8" w14:textId="7CCF3395" w:rsidR="003520C4" w:rsidRPr="002B554B" w:rsidRDefault="003520C4">
      <w:pPr>
        <w:pStyle w:val="TOC2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11" w:history="1">
        <w:r w:rsidRPr="00E8004D">
          <w:rPr>
            <w:rStyle w:val="a3"/>
            <w:noProof/>
          </w:rPr>
          <w:t xml:space="preserve">7.2 </w:t>
        </w:r>
        <w:r w:rsidRPr="00E8004D">
          <w:rPr>
            <w:rStyle w:val="a3"/>
            <w:noProof/>
          </w:rPr>
          <w:t>论坛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029E23A8" w14:textId="78DA5832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12" w:history="1">
        <w:r w:rsidRPr="00E8004D">
          <w:rPr>
            <w:rStyle w:val="a3"/>
            <w:noProof/>
          </w:rPr>
          <w:t>7.2.1 StackOverflow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07CAA18D" w14:textId="22E94CD4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13" w:history="1">
        <w:r w:rsidRPr="00E8004D">
          <w:rPr>
            <w:rStyle w:val="a3"/>
            <w:noProof/>
          </w:rPr>
          <w:t>7.2.2 ExcelHome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03A45693" w14:textId="4DAF2776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14" w:history="1">
        <w:r w:rsidRPr="00E8004D">
          <w:rPr>
            <w:rStyle w:val="a3"/>
            <w:noProof/>
          </w:rPr>
          <w:t xml:space="preserve">7.2.3 </w:t>
        </w:r>
        <w:r w:rsidRPr="00E8004D">
          <w:rPr>
            <w:rStyle w:val="a3"/>
            <w:noProof/>
          </w:rPr>
          <w:t>海川化工论坛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529A0049" w14:textId="40930C93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15" w:history="1">
        <w:r w:rsidRPr="00E8004D">
          <w:rPr>
            <w:rStyle w:val="a3"/>
            <w:noProof/>
          </w:rPr>
          <w:t xml:space="preserve">7.2.4 </w:t>
        </w:r>
        <w:r w:rsidRPr="00E8004D">
          <w:rPr>
            <w:rStyle w:val="a3"/>
            <w:noProof/>
          </w:rPr>
          <w:t>吾爱破解论坛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7909D89F" w14:textId="429A9494" w:rsidR="003520C4" w:rsidRPr="002B554B" w:rsidRDefault="003520C4">
      <w:pPr>
        <w:pStyle w:val="TOC2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16" w:history="1">
        <w:r w:rsidRPr="00E8004D">
          <w:rPr>
            <w:rStyle w:val="a3"/>
            <w:noProof/>
          </w:rPr>
          <w:t>7.3 SQL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09C8387C" w14:textId="015C152B" w:rsidR="003520C4" w:rsidRPr="002B554B" w:rsidRDefault="003520C4">
      <w:pPr>
        <w:pStyle w:val="TOC2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17" w:history="1">
        <w:r w:rsidRPr="00E8004D">
          <w:rPr>
            <w:rStyle w:val="a3"/>
            <w:noProof/>
          </w:rPr>
          <w:t>7.4 VBA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612BB61A" w14:textId="40BC9D85" w:rsidR="003520C4" w:rsidRPr="002B554B" w:rsidRDefault="003520C4">
      <w:pPr>
        <w:pStyle w:val="TOC2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18" w:history="1">
        <w:r w:rsidRPr="00E8004D">
          <w:rPr>
            <w:rStyle w:val="a3"/>
            <w:noProof/>
          </w:rPr>
          <w:t>7.5 JS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64F5E11B" w14:textId="09A880DC" w:rsidR="003520C4" w:rsidRPr="002B554B" w:rsidRDefault="003520C4">
      <w:pPr>
        <w:pStyle w:val="TOC2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19" w:history="1">
        <w:r w:rsidRPr="00E8004D">
          <w:rPr>
            <w:rStyle w:val="a3"/>
            <w:noProof/>
          </w:rPr>
          <w:t>7.6 Python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47C9A498" w14:textId="3E754C7D" w:rsidR="003520C4" w:rsidRPr="002B554B" w:rsidRDefault="003520C4">
      <w:pPr>
        <w:pStyle w:val="TOC1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20" w:history="1">
        <w:r w:rsidRPr="00E8004D">
          <w:rPr>
            <w:rStyle w:val="a3"/>
            <w:noProof/>
          </w:rPr>
          <w:t xml:space="preserve">8 </w:t>
        </w:r>
        <w:r w:rsidRPr="00E8004D">
          <w:rPr>
            <w:rStyle w:val="a3"/>
            <w:noProof/>
          </w:rPr>
          <w:t>附件：常见数据处理方式分析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1DBC489E" w14:textId="1BC80AF2" w:rsidR="003520C4" w:rsidRPr="002B554B" w:rsidRDefault="003520C4">
      <w:pPr>
        <w:pStyle w:val="TOC2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21" w:history="1">
        <w:r w:rsidRPr="00E8004D">
          <w:rPr>
            <w:rStyle w:val="a3"/>
            <w:noProof/>
          </w:rPr>
          <w:t>8.1 Excel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5B3A905E" w14:textId="477C8089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22" w:history="1">
        <w:r w:rsidRPr="00E8004D">
          <w:rPr>
            <w:rStyle w:val="a3"/>
            <w:noProof/>
          </w:rPr>
          <w:t>8.1.1 Excel to Excel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70C13E1D" w14:textId="20B93035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23" w:history="1">
        <w:r w:rsidRPr="00E8004D">
          <w:rPr>
            <w:rStyle w:val="a3"/>
            <w:noProof/>
          </w:rPr>
          <w:t>8.1.2 Excel to Word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4078C1D1" w14:textId="2BD0DEB7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24" w:history="1">
        <w:r w:rsidRPr="00E8004D">
          <w:rPr>
            <w:rStyle w:val="a3"/>
            <w:noProof/>
          </w:rPr>
          <w:t>8.1.3 Excel to PDF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73B03C53" w14:textId="4CC05822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25" w:history="1">
        <w:r w:rsidRPr="00E8004D">
          <w:rPr>
            <w:rStyle w:val="a3"/>
            <w:noProof/>
          </w:rPr>
          <w:t>8.1.4 Excel to CAD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4B072E58" w14:textId="3858144B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26" w:history="1">
        <w:r w:rsidRPr="00E8004D">
          <w:rPr>
            <w:rStyle w:val="a3"/>
            <w:noProof/>
          </w:rPr>
          <w:t>8.1.5 Excel to Database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6D89B8E9" w14:textId="6BF5FFCC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27" w:history="1">
        <w:r w:rsidRPr="00E8004D">
          <w:rPr>
            <w:rStyle w:val="a3"/>
            <w:noProof/>
          </w:rPr>
          <w:t>8.1.6 CAD to Excel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5787C5C5" w14:textId="7395F283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28" w:history="1">
        <w:r w:rsidRPr="00E8004D">
          <w:rPr>
            <w:rStyle w:val="a3"/>
            <w:noProof/>
          </w:rPr>
          <w:t>8.1.7 Word to Excel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0EBAEB9D" w14:textId="6DBC741D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29" w:history="1">
        <w:r w:rsidRPr="00E8004D">
          <w:rPr>
            <w:rStyle w:val="a3"/>
            <w:noProof/>
          </w:rPr>
          <w:t>8.1.8 PDF to Excel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33ED9FBB" w14:textId="4A6DC0B8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30" w:history="1">
        <w:r w:rsidRPr="00E8004D">
          <w:rPr>
            <w:rStyle w:val="a3"/>
            <w:noProof/>
          </w:rPr>
          <w:t>8.1.9 Database to Excel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3E159D87" w14:textId="65D64832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31" w:history="1">
        <w:r w:rsidRPr="00E8004D">
          <w:rPr>
            <w:rStyle w:val="a3"/>
            <w:noProof/>
          </w:rPr>
          <w:t>8.1.10 Excel</w:t>
        </w:r>
        <w:r w:rsidRPr="00E8004D">
          <w:rPr>
            <w:rStyle w:val="a3"/>
            <w:noProof/>
          </w:rPr>
          <w:t>拆分、合并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5E4920A7" w14:textId="53E0C8D6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32" w:history="1">
        <w:r w:rsidRPr="00E8004D">
          <w:rPr>
            <w:rStyle w:val="a3"/>
            <w:noProof/>
          </w:rPr>
          <w:t>8.1.11 Excel</w:t>
        </w:r>
        <w:r w:rsidRPr="00E8004D">
          <w:rPr>
            <w:rStyle w:val="a3"/>
            <w:noProof/>
          </w:rPr>
          <w:t>批量打印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367693FD" w14:textId="079B713A" w:rsidR="003520C4" w:rsidRPr="002B554B" w:rsidRDefault="003520C4">
      <w:pPr>
        <w:pStyle w:val="TOC2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33" w:history="1">
        <w:r w:rsidRPr="00E8004D">
          <w:rPr>
            <w:rStyle w:val="a3"/>
            <w:noProof/>
          </w:rPr>
          <w:t>8.2 Word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7E182B45" w14:textId="22A8C0A1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34" w:history="1">
        <w:r w:rsidRPr="00E8004D">
          <w:rPr>
            <w:rStyle w:val="a3"/>
            <w:noProof/>
          </w:rPr>
          <w:t>8.2.1 Word to Excel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0040F885" w14:textId="09A7488E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35" w:history="1">
        <w:r w:rsidRPr="00E8004D">
          <w:rPr>
            <w:rStyle w:val="a3"/>
            <w:noProof/>
          </w:rPr>
          <w:t>8.2.2 Word to PDF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578AC2EF" w14:textId="58152576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36" w:history="1">
        <w:r w:rsidRPr="00E8004D">
          <w:rPr>
            <w:rStyle w:val="a3"/>
            <w:noProof/>
          </w:rPr>
          <w:t>8.2.3 Excel to Word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016522A5" w14:textId="4E5A2458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37" w:history="1">
        <w:r w:rsidRPr="00E8004D">
          <w:rPr>
            <w:rStyle w:val="a3"/>
            <w:noProof/>
          </w:rPr>
          <w:t xml:space="preserve">8.2.4 Word </w:t>
        </w:r>
        <w:r w:rsidRPr="00E8004D">
          <w:rPr>
            <w:rStyle w:val="a3"/>
            <w:noProof/>
          </w:rPr>
          <w:t>拆分、合并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1FEED14F" w14:textId="6DFA8825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38" w:history="1">
        <w:r w:rsidRPr="00E8004D">
          <w:rPr>
            <w:rStyle w:val="a3"/>
            <w:noProof/>
          </w:rPr>
          <w:t xml:space="preserve">8.2.5 Word </w:t>
        </w:r>
        <w:r w:rsidRPr="00E8004D">
          <w:rPr>
            <w:rStyle w:val="a3"/>
            <w:noProof/>
          </w:rPr>
          <w:t>批量打印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27E0947A" w14:textId="36ED6F18" w:rsidR="003520C4" w:rsidRPr="002B554B" w:rsidRDefault="003520C4">
      <w:pPr>
        <w:pStyle w:val="TOC2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39" w:history="1">
        <w:r w:rsidRPr="00E8004D">
          <w:rPr>
            <w:rStyle w:val="a3"/>
            <w:noProof/>
          </w:rPr>
          <w:t>8.3 CAD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6DACC3F4" w14:textId="345FE363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40" w:history="1">
        <w:r w:rsidRPr="00E8004D">
          <w:rPr>
            <w:rStyle w:val="a3"/>
            <w:noProof/>
          </w:rPr>
          <w:t>8.3.1 CAD to Excel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17E64F9B" w14:textId="2DD14CCE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41" w:history="1">
        <w:r w:rsidRPr="00E8004D">
          <w:rPr>
            <w:rStyle w:val="a3"/>
            <w:noProof/>
          </w:rPr>
          <w:t>8.3.2 CAD to Word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7988B503" w14:textId="002A904F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42" w:history="1">
        <w:r w:rsidRPr="00E8004D">
          <w:rPr>
            <w:rStyle w:val="a3"/>
            <w:noProof/>
          </w:rPr>
          <w:t>8.3.3 CAD to PDF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0C952DC7" w14:textId="09ACA9A0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43" w:history="1">
        <w:r w:rsidRPr="00E8004D">
          <w:rPr>
            <w:rStyle w:val="a3"/>
            <w:noProof/>
          </w:rPr>
          <w:t xml:space="preserve">8.3.4 CAD </w:t>
        </w:r>
        <w:r w:rsidRPr="00E8004D">
          <w:rPr>
            <w:rStyle w:val="a3"/>
            <w:noProof/>
          </w:rPr>
          <w:t>抽取汇总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5209DE2B" w14:textId="36053F16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44" w:history="1">
        <w:r w:rsidRPr="00E8004D">
          <w:rPr>
            <w:rStyle w:val="a3"/>
            <w:noProof/>
          </w:rPr>
          <w:t xml:space="preserve">8.3.5 CAD </w:t>
        </w:r>
        <w:r w:rsidRPr="00E8004D">
          <w:rPr>
            <w:rStyle w:val="a3"/>
            <w:noProof/>
          </w:rPr>
          <w:t>批量打印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5F9CFE45" w14:textId="076DAFF8" w:rsidR="003520C4" w:rsidRPr="002B554B" w:rsidRDefault="003520C4">
      <w:pPr>
        <w:pStyle w:val="TOC2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45" w:history="1">
        <w:r w:rsidRPr="00E8004D">
          <w:rPr>
            <w:rStyle w:val="a3"/>
            <w:noProof/>
          </w:rPr>
          <w:t>8.4 PDF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24D3976D" w14:textId="559ACF01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46" w:history="1">
        <w:r w:rsidRPr="00E8004D">
          <w:rPr>
            <w:rStyle w:val="a3"/>
            <w:noProof/>
          </w:rPr>
          <w:t>8.4.1 PDF to Excel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6464FBD3" w14:textId="7E5A499A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47" w:history="1">
        <w:r w:rsidRPr="00E8004D">
          <w:rPr>
            <w:rStyle w:val="a3"/>
            <w:noProof/>
          </w:rPr>
          <w:t>8.4.2 PDF to CAD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111DB595" w14:textId="44BC7677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48" w:history="1">
        <w:r w:rsidRPr="00E8004D">
          <w:rPr>
            <w:rStyle w:val="a3"/>
            <w:noProof/>
          </w:rPr>
          <w:t>8.4.3 Excel to PDF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3BCBC622" w14:textId="335B1A1B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49" w:history="1">
        <w:r w:rsidRPr="00E8004D">
          <w:rPr>
            <w:rStyle w:val="a3"/>
            <w:noProof/>
          </w:rPr>
          <w:t>8.4.4 PDF</w:t>
        </w:r>
        <w:r w:rsidRPr="00E8004D">
          <w:rPr>
            <w:rStyle w:val="a3"/>
            <w:noProof/>
          </w:rPr>
          <w:t>拆分</w:t>
        </w:r>
        <w:r w:rsidRPr="00E8004D">
          <w:rPr>
            <w:rStyle w:val="a3"/>
            <w:noProof/>
          </w:rPr>
          <w:t>/</w:t>
        </w:r>
        <w:r w:rsidRPr="00E8004D">
          <w:rPr>
            <w:rStyle w:val="a3"/>
            <w:noProof/>
          </w:rPr>
          <w:t>合并</w:t>
        </w:r>
        <w:r w:rsidRPr="00E8004D">
          <w:rPr>
            <w:rStyle w:val="a3"/>
            <w:noProof/>
          </w:rPr>
          <w:t>/</w:t>
        </w:r>
        <w:r w:rsidRPr="00E8004D">
          <w:rPr>
            <w:rStyle w:val="a3"/>
            <w:noProof/>
          </w:rPr>
          <w:t>抽取汇总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137CD840" w14:textId="57D73D49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50" w:history="1">
        <w:r w:rsidRPr="00E8004D">
          <w:rPr>
            <w:rStyle w:val="a3"/>
            <w:noProof/>
          </w:rPr>
          <w:t>8.4.5 PDF</w:t>
        </w:r>
        <w:r w:rsidRPr="00E8004D">
          <w:rPr>
            <w:rStyle w:val="a3"/>
            <w:noProof/>
          </w:rPr>
          <w:t>批量打印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3780D72F" w14:textId="3EB9622D" w:rsidR="003520C4" w:rsidRPr="002B554B" w:rsidRDefault="003520C4">
      <w:pPr>
        <w:pStyle w:val="TOC2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51" w:history="1">
        <w:r w:rsidRPr="00E8004D">
          <w:rPr>
            <w:rStyle w:val="a3"/>
            <w:noProof/>
          </w:rPr>
          <w:t>8.5 Access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64CBE7EF" w14:textId="347AD8B3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52" w:history="1">
        <w:r w:rsidRPr="00E8004D">
          <w:rPr>
            <w:rStyle w:val="a3"/>
            <w:noProof/>
          </w:rPr>
          <w:t xml:space="preserve">8.5.1 </w:t>
        </w:r>
        <w:r w:rsidRPr="00E8004D">
          <w:rPr>
            <w:rStyle w:val="a3"/>
            <w:noProof/>
          </w:rPr>
          <w:t>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7D8DAF0F" w14:textId="0085CD65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53" w:history="1">
        <w:r w:rsidRPr="00E8004D">
          <w:rPr>
            <w:rStyle w:val="a3"/>
            <w:noProof/>
          </w:rPr>
          <w:t xml:space="preserve">8.5.2 </w:t>
        </w:r>
        <w:r w:rsidRPr="00E8004D">
          <w:rPr>
            <w:rStyle w:val="a3"/>
            <w:noProof/>
          </w:rPr>
          <w:t>查询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3F81E097" w14:textId="0D108E2A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54" w:history="1">
        <w:r w:rsidRPr="00E8004D">
          <w:rPr>
            <w:rStyle w:val="a3"/>
            <w:noProof/>
          </w:rPr>
          <w:t xml:space="preserve">8.5.3 </w:t>
        </w:r>
        <w:r w:rsidRPr="00E8004D">
          <w:rPr>
            <w:rStyle w:val="a3"/>
            <w:noProof/>
          </w:rPr>
          <w:t>报表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7491CA5B" w14:textId="28460F2B" w:rsidR="003520C4" w:rsidRPr="002B554B" w:rsidRDefault="003520C4">
      <w:pPr>
        <w:pStyle w:val="TOC2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55" w:history="1">
        <w:r w:rsidRPr="00E8004D">
          <w:rPr>
            <w:rStyle w:val="a3"/>
            <w:noProof/>
          </w:rPr>
          <w:t>8.6 Database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180D0C88" w14:textId="061B7F61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56" w:history="1">
        <w:r w:rsidRPr="00E8004D">
          <w:rPr>
            <w:rStyle w:val="a3"/>
            <w:noProof/>
          </w:rPr>
          <w:t>8.6.1 Microsoft SQL Server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47A68078" w14:textId="48AF91BC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57" w:history="1">
        <w:r w:rsidRPr="00E8004D">
          <w:rPr>
            <w:rStyle w:val="a3"/>
            <w:noProof/>
          </w:rPr>
          <w:t>8.6.2 MySQL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599B44DF" w14:textId="1570B47F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58" w:history="1">
        <w:r w:rsidRPr="00E8004D">
          <w:rPr>
            <w:rStyle w:val="a3"/>
            <w:noProof/>
          </w:rPr>
          <w:t>8.6.3 PostgreSQL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34AE1194" w14:textId="02102FBD" w:rsidR="003520C4" w:rsidRPr="002B554B" w:rsidRDefault="003520C4">
      <w:pPr>
        <w:pStyle w:val="TOC3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59" w:history="1">
        <w:r w:rsidRPr="00E8004D">
          <w:rPr>
            <w:rStyle w:val="a3"/>
            <w:noProof/>
          </w:rPr>
          <w:t>8.6.4 SQLite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14E52A31" w14:textId="4A352209" w:rsidR="003520C4" w:rsidRPr="002B554B" w:rsidRDefault="003520C4">
      <w:pPr>
        <w:pStyle w:val="TOC2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60" w:history="1">
        <w:r w:rsidRPr="00E8004D">
          <w:rPr>
            <w:rStyle w:val="a3"/>
            <w:noProof/>
          </w:rPr>
          <w:t>8.7 CSV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369061F5" w14:textId="3F5B2C76" w:rsidR="003520C4" w:rsidRPr="002B554B" w:rsidRDefault="003520C4">
      <w:pPr>
        <w:pStyle w:val="TOC2"/>
        <w:tabs>
          <w:tab w:val="right" w:leader="dot" w:pos="9736"/>
        </w:tabs>
        <w:rPr>
          <w:rFonts w:ascii="Calibri" w:hAnsi="Calibri"/>
          <w:noProof/>
          <w:kern w:val="2"/>
          <w:sz w:val="21"/>
          <w:szCs w:val="22"/>
          <w:lang w:eastAsia="zh-CN"/>
        </w:rPr>
      </w:pPr>
      <w:hyperlink w:anchor="_Toc169613161" w:history="1">
        <w:r w:rsidRPr="00E8004D">
          <w:rPr>
            <w:rStyle w:val="a3"/>
            <w:noProof/>
          </w:rPr>
          <w:t>8.8 TXT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_Toc169613161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699B4822" w14:textId="5C0ACAC5" w:rsidR="00091012" w:rsidRDefault="00AA5E11" w:rsidP="00C3134C">
      <w:pPr>
        <w:pStyle w:val="TOC2"/>
        <w:tabs>
          <w:tab w:val="right" w:leader="dot" w:pos="7988"/>
        </w:tabs>
        <w:ind w:left="0"/>
      </w:pPr>
      <w:r>
        <w:fldChar w:fldCharType="end"/>
      </w:r>
    </w:p>
    <w:p w14:paraId="19C26A13" w14:textId="386515F9" w:rsidR="00E926BA" w:rsidRDefault="00E926BA" w:rsidP="0034496E">
      <w:pPr>
        <w:pStyle w:val="1"/>
        <w:numPr>
          <w:ilvl w:val="0"/>
          <w:numId w:val="2"/>
        </w:numPr>
        <w:spacing w:line="300" w:lineRule="auto"/>
        <w:ind w:left="0" w:firstLine="0"/>
      </w:pPr>
      <w:bookmarkStart w:id="0" w:name="_Toc169613066"/>
      <w:r>
        <w:rPr>
          <w:rFonts w:hint="eastAsia"/>
        </w:rPr>
        <w:lastRenderedPageBreak/>
        <w:t>编制</w:t>
      </w:r>
      <w:r w:rsidR="00761C1B">
        <w:rPr>
          <w:rFonts w:hint="eastAsia"/>
        </w:rPr>
        <w:t>说明</w:t>
      </w:r>
      <w:bookmarkEnd w:id="0"/>
    </w:p>
    <w:p w14:paraId="15CC9849" w14:textId="4CF99867" w:rsidR="00E926BA" w:rsidRDefault="00E926BA" w:rsidP="0034496E">
      <w:pPr>
        <w:pStyle w:val="2"/>
        <w:numPr>
          <w:ilvl w:val="1"/>
          <w:numId w:val="2"/>
        </w:numPr>
        <w:tabs>
          <w:tab w:val="clear" w:pos="432"/>
        </w:tabs>
        <w:spacing w:line="300" w:lineRule="auto"/>
      </w:pPr>
      <w:bookmarkStart w:id="1" w:name="_Toc169613067"/>
      <w:r>
        <w:rPr>
          <w:rFonts w:hint="eastAsia"/>
        </w:rPr>
        <w:t>编制</w:t>
      </w:r>
      <w:r w:rsidR="00761C1B">
        <w:rPr>
          <w:rFonts w:hint="eastAsia"/>
        </w:rPr>
        <w:t>目的和范围</w:t>
      </w:r>
      <w:bookmarkEnd w:id="1"/>
    </w:p>
    <w:p w14:paraId="3DA91BFE" w14:textId="73D72DDA" w:rsidR="00665C92" w:rsidRPr="00524A62" w:rsidRDefault="00665C92" w:rsidP="0034496E">
      <w:pPr>
        <w:pStyle w:val="3"/>
        <w:numPr>
          <w:ilvl w:val="2"/>
          <w:numId w:val="3"/>
        </w:numPr>
        <w:ind w:left="720" w:hanging="720"/>
      </w:pPr>
      <w:bookmarkStart w:id="2" w:name="_Toc169613068"/>
      <w:r>
        <w:rPr>
          <w:rFonts w:hint="eastAsia"/>
        </w:rPr>
        <w:t>编制目的</w:t>
      </w:r>
      <w:bookmarkEnd w:id="2"/>
    </w:p>
    <w:p w14:paraId="123A4D6D" w14:textId="7ED67069" w:rsidR="00665C92" w:rsidRDefault="00F675DA" w:rsidP="00475523">
      <w:r>
        <w:rPr>
          <w:rFonts w:hint="eastAsia"/>
        </w:rPr>
        <w:t>为了×××××××××××××××××××××××××××××××××××××××××××××××××××</w:t>
      </w:r>
      <w:r w:rsidR="00352690">
        <w:rPr>
          <w:rFonts w:hint="eastAsia"/>
        </w:rPr>
        <w:t>，</w:t>
      </w:r>
      <w:r w:rsidR="00045877">
        <w:rPr>
          <w:rFonts w:hint="eastAsia"/>
        </w:rPr>
        <w:t>特编制本</w:t>
      </w:r>
      <w:r w:rsidR="00C0317B">
        <w:rPr>
          <w:rFonts w:hint="eastAsia"/>
        </w:rPr>
        <w:t>操作</w:t>
      </w:r>
      <w:r w:rsidR="00E2499C">
        <w:rPr>
          <w:rFonts w:hint="eastAsia"/>
        </w:rPr>
        <w:t>规程</w:t>
      </w:r>
      <w:r>
        <w:rPr>
          <w:rFonts w:hint="eastAsia"/>
        </w:rPr>
        <w:t>。</w:t>
      </w:r>
    </w:p>
    <w:p w14:paraId="31FFCEB1" w14:textId="08760F23" w:rsidR="00665C92" w:rsidRPr="00524A62" w:rsidRDefault="00665C92" w:rsidP="0034496E">
      <w:pPr>
        <w:pStyle w:val="3"/>
        <w:numPr>
          <w:ilvl w:val="2"/>
          <w:numId w:val="3"/>
        </w:numPr>
        <w:ind w:left="720" w:hanging="720"/>
      </w:pPr>
      <w:bookmarkStart w:id="3" w:name="_Toc169613069"/>
      <w:r>
        <w:rPr>
          <w:rFonts w:hint="eastAsia"/>
        </w:rPr>
        <w:t>适用范围</w:t>
      </w:r>
      <w:bookmarkEnd w:id="3"/>
    </w:p>
    <w:p w14:paraId="7C566166" w14:textId="6412C8F6" w:rsidR="00860D55" w:rsidRDefault="00475523" w:rsidP="009820F4">
      <w:r>
        <w:rPr>
          <w:rFonts w:hint="eastAsia"/>
        </w:rPr>
        <w:t>本操作</w:t>
      </w:r>
      <w:r w:rsidR="00717E77">
        <w:rPr>
          <w:rFonts w:hint="eastAsia"/>
        </w:rPr>
        <w:t>规程</w:t>
      </w:r>
      <w:r w:rsidR="00A33BC7">
        <w:rPr>
          <w:rFonts w:hint="eastAsia"/>
        </w:rPr>
        <w:t>适用于</w:t>
      </w:r>
      <w:r w:rsidR="00D946AB">
        <w:rPr>
          <w:rFonts w:hint="eastAsia"/>
        </w:rPr>
        <w:t>××××××××××××××××××××××××××××××××××××××××××××××××××××××××××××××××</w:t>
      </w:r>
      <w:r w:rsidR="00860D55">
        <w:rPr>
          <w:rFonts w:hint="eastAsia"/>
        </w:rPr>
        <w:t>。</w:t>
      </w:r>
    </w:p>
    <w:p w14:paraId="04897FA0" w14:textId="245F06CE" w:rsidR="00475523" w:rsidRDefault="00475523" w:rsidP="0034496E">
      <w:pPr>
        <w:pStyle w:val="2"/>
        <w:numPr>
          <w:ilvl w:val="1"/>
          <w:numId w:val="2"/>
        </w:numPr>
        <w:tabs>
          <w:tab w:val="clear" w:pos="432"/>
        </w:tabs>
        <w:spacing w:line="300" w:lineRule="auto"/>
      </w:pPr>
      <w:bookmarkStart w:id="4" w:name="_Toc169613070"/>
      <w:r>
        <w:rPr>
          <w:rFonts w:hint="eastAsia"/>
        </w:rPr>
        <w:t>编制依据</w:t>
      </w:r>
      <w:bookmarkEnd w:id="4"/>
    </w:p>
    <w:p w14:paraId="3B6F660B" w14:textId="49319754" w:rsidR="00475523" w:rsidRDefault="00475523" w:rsidP="0034496E">
      <w:pPr>
        <w:numPr>
          <w:ilvl w:val="0"/>
          <w:numId w:val="6"/>
        </w:numPr>
      </w:pPr>
      <w:r>
        <w:t>《</w:t>
      </w:r>
      <w:r w:rsidR="00DB2D7F" w:rsidRPr="00DB2D7F">
        <w:rPr>
          <w:rFonts w:hint="eastAsia"/>
        </w:rPr>
        <w:t>石油化工建设工程项目施工过程技术文件规定</w:t>
      </w:r>
      <w:r>
        <w:t>》</w:t>
      </w:r>
      <w:r w:rsidR="00DB2D7F">
        <w:rPr>
          <w:rFonts w:hint="eastAsia"/>
        </w:rPr>
        <w:t xml:space="preserve"> </w:t>
      </w:r>
      <w:r w:rsidR="00102F86" w:rsidRPr="00102F86">
        <w:rPr>
          <w:rFonts w:hint="eastAsia"/>
        </w:rPr>
        <w:t>施工过程文件表格</w:t>
      </w:r>
      <w:r w:rsidR="00102F86">
        <w:rPr>
          <w:rFonts w:hint="eastAsia"/>
        </w:rPr>
        <w:t xml:space="preserve"> </w:t>
      </w:r>
      <w:r w:rsidR="00DB2D7F">
        <w:t>SH/T</w:t>
      </w:r>
      <w:r w:rsidR="00AD7542">
        <w:t xml:space="preserve"> </w:t>
      </w:r>
      <w:r w:rsidR="00DB2D7F">
        <w:t>3543-20</w:t>
      </w:r>
      <w:r w:rsidR="00B006DE">
        <w:t>1</w:t>
      </w:r>
      <w:r w:rsidR="0034784D">
        <w:t>7</w:t>
      </w:r>
    </w:p>
    <w:p w14:paraId="5E6810A8" w14:textId="1A268B7E" w:rsidR="00A17D16" w:rsidRDefault="00E610B9" w:rsidP="00A82E39">
      <w:pPr>
        <w:numPr>
          <w:ilvl w:val="0"/>
          <w:numId w:val="6"/>
        </w:numPr>
      </w:pPr>
      <w:r w:rsidRPr="00E610B9">
        <w:rPr>
          <w:rFonts w:hint="eastAsia"/>
        </w:rPr>
        <w:t>《</w:t>
      </w:r>
      <w:r w:rsidR="00DB2D7F" w:rsidRPr="00DB2D7F">
        <w:rPr>
          <w:rFonts w:hint="eastAsia"/>
        </w:rPr>
        <w:t>石油化工建设工程项目</w:t>
      </w:r>
      <w:r w:rsidR="00DB2D7F">
        <w:rPr>
          <w:rFonts w:hint="eastAsia"/>
        </w:rPr>
        <w:t>交工</w:t>
      </w:r>
      <w:r w:rsidR="00DB2D7F" w:rsidRPr="00DB2D7F">
        <w:rPr>
          <w:rFonts w:hint="eastAsia"/>
        </w:rPr>
        <w:t>技术文件规定</w:t>
      </w:r>
      <w:r w:rsidRPr="00E610B9">
        <w:rPr>
          <w:rFonts w:hint="eastAsia"/>
        </w:rPr>
        <w:t>》</w:t>
      </w:r>
      <w:r w:rsidR="00DB2D7F">
        <w:rPr>
          <w:rFonts w:hint="eastAsia"/>
        </w:rPr>
        <w:t xml:space="preserve"> </w:t>
      </w:r>
      <w:r w:rsidR="00B1772F" w:rsidRPr="00B1772F">
        <w:rPr>
          <w:rFonts w:hint="eastAsia"/>
        </w:rPr>
        <w:t>交工文件表</w:t>
      </w:r>
      <w:r w:rsidR="00F60DAE">
        <w:rPr>
          <w:rFonts w:hint="eastAsia"/>
        </w:rPr>
        <w:t>格</w:t>
      </w:r>
      <w:r w:rsidR="00F60DAE">
        <w:rPr>
          <w:rFonts w:hint="eastAsia"/>
        </w:rPr>
        <w:t xml:space="preserve"> </w:t>
      </w:r>
      <w:r w:rsidR="00DB2D7F">
        <w:t>SH/T</w:t>
      </w:r>
      <w:r w:rsidR="00AD7542">
        <w:t xml:space="preserve"> </w:t>
      </w:r>
      <w:r w:rsidR="00DB2D7F">
        <w:t>3503-20</w:t>
      </w:r>
      <w:r w:rsidR="00B006DE">
        <w:t>1</w:t>
      </w:r>
      <w:r w:rsidR="0034784D">
        <w:t>7</w:t>
      </w:r>
    </w:p>
    <w:p w14:paraId="53C225A2" w14:textId="3132E6BD" w:rsidR="00B006DE" w:rsidRDefault="00B006DE" w:rsidP="00A82E39">
      <w:pPr>
        <w:numPr>
          <w:ilvl w:val="0"/>
          <w:numId w:val="6"/>
        </w:numPr>
      </w:pPr>
      <w:r>
        <w:rPr>
          <w:rFonts w:hint="eastAsia"/>
        </w:rPr>
        <w:t>《</w:t>
      </w:r>
      <w:r w:rsidRPr="00B006DE">
        <w:rPr>
          <w:rFonts w:hint="eastAsia"/>
        </w:rPr>
        <w:t>石油化工建设工程项目监理规范</w:t>
      </w:r>
      <w:r>
        <w:rPr>
          <w:rFonts w:hint="eastAsia"/>
        </w:rPr>
        <w:t>》</w:t>
      </w:r>
      <w:r>
        <w:rPr>
          <w:rFonts w:hint="eastAsia"/>
        </w:rPr>
        <w:t xml:space="preserve"> </w:t>
      </w:r>
      <w:r w:rsidRPr="00B006DE">
        <w:rPr>
          <w:rFonts w:hint="eastAsia"/>
        </w:rPr>
        <w:t>SH</w:t>
      </w:r>
      <w:r>
        <w:t>/</w:t>
      </w:r>
      <w:r w:rsidRPr="00B006DE">
        <w:rPr>
          <w:rFonts w:hint="eastAsia"/>
        </w:rPr>
        <w:t>T 3903-2017</w:t>
      </w:r>
    </w:p>
    <w:p w14:paraId="08CAA287" w14:textId="01C1C233" w:rsidR="00671820" w:rsidRDefault="000163ED" w:rsidP="00A82E39">
      <w:pPr>
        <w:numPr>
          <w:ilvl w:val="0"/>
          <w:numId w:val="6"/>
        </w:numPr>
      </w:pPr>
      <w:r>
        <w:rPr>
          <w:rFonts w:hint="eastAsia"/>
        </w:rPr>
        <w:t>公司及</w:t>
      </w:r>
      <w:r w:rsidR="00370B80">
        <w:rPr>
          <w:rFonts w:hint="eastAsia"/>
        </w:rPr>
        <w:t>项目部相关管理文件</w:t>
      </w:r>
    </w:p>
    <w:p w14:paraId="3A0B9030" w14:textId="0C9246E7" w:rsidR="00475523" w:rsidRDefault="00475523" w:rsidP="0034496E">
      <w:pPr>
        <w:pStyle w:val="2"/>
        <w:numPr>
          <w:ilvl w:val="1"/>
          <w:numId w:val="2"/>
        </w:numPr>
        <w:tabs>
          <w:tab w:val="clear" w:pos="432"/>
        </w:tabs>
        <w:spacing w:line="300" w:lineRule="auto"/>
      </w:pPr>
      <w:bookmarkStart w:id="5" w:name="_Toc169613071"/>
      <w:r>
        <w:rPr>
          <w:rFonts w:hint="eastAsia"/>
        </w:rPr>
        <w:t>编制准则和方法</w:t>
      </w:r>
      <w:bookmarkEnd w:id="5"/>
    </w:p>
    <w:p w14:paraId="3151747E" w14:textId="0ED80BD2" w:rsidR="004C1450" w:rsidRDefault="004C1450" w:rsidP="0034496E">
      <w:pPr>
        <w:pStyle w:val="3"/>
        <w:numPr>
          <w:ilvl w:val="2"/>
          <w:numId w:val="3"/>
        </w:numPr>
        <w:ind w:left="720" w:hanging="720"/>
      </w:pPr>
      <w:bookmarkStart w:id="6" w:name="_Toc169613072"/>
      <w:r>
        <w:rPr>
          <w:rFonts w:hint="eastAsia"/>
        </w:rPr>
        <w:t>编制准则</w:t>
      </w:r>
      <w:bookmarkEnd w:id="6"/>
    </w:p>
    <w:p w14:paraId="76859F72" w14:textId="224CAF80" w:rsidR="000B16C7" w:rsidRDefault="000B16C7" w:rsidP="00BF4772">
      <w:r>
        <w:rPr>
          <w:rFonts w:hint="eastAsia"/>
        </w:rPr>
        <w:t>通俗易懂，方便维护。</w:t>
      </w:r>
    </w:p>
    <w:p w14:paraId="4DC36A6C" w14:textId="7E986BF2" w:rsidR="000B16C7" w:rsidRDefault="000B16C7" w:rsidP="000B16C7">
      <w:r>
        <w:rPr>
          <w:rFonts w:hint="eastAsia"/>
        </w:rPr>
        <w:t>存算分离。</w:t>
      </w:r>
    </w:p>
    <w:p w14:paraId="38722EF5" w14:textId="5410622D" w:rsidR="00855607" w:rsidRDefault="00855607" w:rsidP="000B16C7">
      <w:r>
        <w:rPr>
          <w:rFonts w:hint="eastAsia"/>
        </w:rPr>
        <w:t>单机版</w:t>
      </w:r>
      <w:r w:rsidR="00F422F2">
        <w:rPr>
          <w:rFonts w:hint="eastAsia"/>
        </w:rPr>
        <w:t>+</w:t>
      </w:r>
      <w:r w:rsidR="00F422F2">
        <w:rPr>
          <w:rFonts w:hint="eastAsia"/>
        </w:rPr>
        <w:t>服务器版。</w:t>
      </w:r>
    </w:p>
    <w:p w14:paraId="76007B39" w14:textId="7A38F7C1" w:rsidR="00F65CAB" w:rsidRDefault="00BF4772" w:rsidP="00BF4772">
      <w:r>
        <w:rPr>
          <w:rFonts w:hint="eastAsia"/>
        </w:rPr>
        <w:t>××××××××××××××××××××××××××××××××××××××××××××××××××××××××××××××××。</w:t>
      </w:r>
    </w:p>
    <w:p w14:paraId="27672E26" w14:textId="650CB63C" w:rsidR="004C1450" w:rsidRPr="004C1450" w:rsidRDefault="004C1450" w:rsidP="0034496E">
      <w:pPr>
        <w:pStyle w:val="3"/>
        <w:numPr>
          <w:ilvl w:val="2"/>
          <w:numId w:val="3"/>
        </w:numPr>
        <w:ind w:left="720" w:hanging="720"/>
      </w:pPr>
      <w:bookmarkStart w:id="7" w:name="_Toc169613073"/>
      <w:r>
        <w:rPr>
          <w:rFonts w:hint="eastAsia"/>
        </w:rPr>
        <w:lastRenderedPageBreak/>
        <w:t>编制方法</w:t>
      </w:r>
      <w:bookmarkEnd w:id="7"/>
    </w:p>
    <w:p w14:paraId="06E0A88B" w14:textId="03D6BB2E" w:rsidR="00163B7B" w:rsidRDefault="00163B7B" w:rsidP="00BF4772">
      <w:r>
        <w:rPr>
          <w:rFonts w:hint="eastAsia"/>
        </w:rPr>
        <w:t>Excel+</w:t>
      </w:r>
      <w:r>
        <w:t>D</w:t>
      </w:r>
      <w:r>
        <w:rPr>
          <w:rFonts w:hint="eastAsia"/>
        </w:rPr>
        <w:t>atabase</w:t>
      </w:r>
      <w:r w:rsidR="004A4B6F">
        <w:rPr>
          <w:rFonts w:hint="eastAsia"/>
        </w:rPr>
        <w:t>（</w:t>
      </w:r>
      <w:r w:rsidR="004A4B6F">
        <w:t>A</w:t>
      </w:r>
      <w:r w:rsidR="004A4B6F">
        <w:rPr>
          <w:rFonts w:hint="eastAsia"/>
        </w:rPr>
        <w:t>ccess</w:t>
      </w:r>
      <w:r w:rsidR="004A4B6F">
        <w:rPr>
          <w:rFonts w:hint="eastAsia"/>
        </w:rPr>
        <w:t>、</w:t>
      </w:r>
      <w:r w:rsidR="004A4B6F">
        <w:t>S</w:t>
      </w:r>
      <w:r w:rsidR="004A4B6F">
        <w:rPr>
          <w:rFonts w:hint="eastAsia"/>
        </w:rPr>
        <w:t>qlite</w:t>
      </w:r>
      <w:r w:rsidR="004A4B6F">
        <w:rPr>
          <w:rFonts w:hint="eastAsia"/>
        </w:rPr>
        <w:t>、</w:t>
      </w:r>
      <w:r w:rsidR="004A4B6F">
        <w:rPr>
          <w:rFonts w:hint="eastAsia"/>
        </w:rPr>
        <w:t>MySQL</w:t>
      </w:r>
      <w:r w:rsidR="004A4B6F">
        <w:rPr>
          <w:rFonts w:hint="eastAsia"/>
        </w:rPr>
        <w:t>、</w:t>
      </w:r>
      <w:r w:rsidR="004A4B6F">
        <w:t>P</w:t>
      </w:r>
      <w:r w:rsidR="004A4B6F">
        <w:rPr>
          <w:rFonts w:hint="eastAsia"/>
        </w:rPr>
        <w:t>g</w:t>
      </w:r>
      <w:r w:rsidR="004A4B6F">
        <w:t>SQL</w:t>
      </w:r>
      <w:r w:rsidR="004A4B6F">
        <w:rPr>
          <w:rFonts w:hint="eastAsia"/>
        </w:rPr>
        <w:t>、</w:t>
      </w:r>
      <w:r w:rsidR="004A4B6F">
        <w:rPr>
          <w:rFonts w:hint="eastAsia"/>
        </w:rPr>
        <w:t>M</w:t>
      </w:r>
      <w:r w:rsidR="004A4B6F">
        <w:t>sSQL</w:t>
      </w:r>
      <w:r w:rsidR="004A4B6F">
        <w:rPr>
          <w:rFonts w:hint="eastAsia"/>
        </w:rPr>
        <w:t>）</w:t>
      </w:r>
      <w:r>
        <w:rPr>
          <w:rFonts w:hint="eastAsia"/>
        </w:rPr>
        <w:t>。</w:t>
      </w:r>
    </w:p>
    <w:p w14:paraId="0C05EBCE" w14:textId="7A23E458" w:rsidR="00724FD0" w:rsidRDefault="002D08AC" w:rsidP="00BF4772">
      <w:r>
        <w:rPr>
          <w:rFonts w:hint="eastAsia"/>
        </w:rPr>
        <w:t>单机版：</w:t>
      </w:r>
      <w:r w:rsidR="00724FD0">
        <w:rPr>
          <w:rFonts w:hint="eastAsia"/>
        </w:rPr>
        <w:t>小型数据量利用微软系</w:t>
      </w:r>
      <w:r w:rsidR="00724FD0">
        <w:rPr>
          <w:rFonts w:hint="eastAsia"/>
        </w:rPr>
        <w:t>Excel</w:t>
      </w:r>
      <w:r w:rsidR="00724FD0">
        <w:t>+A</w:t>
      </w:r>
      <w:r w:rsidR="00724FD0">
        <w:rPr>
          <w:rFonts w:hint="eastAsia"/>
        </w:rPr>
        <w:t>ccess</w:t>
      </w:r>
      <w:r>
        <w:rPr>
          <w:rFonts w:hint="eastAsia"/>
        </w:rPr>
        <w:t>，或者</w:t>
      </w:r>
      <w:r>
        <w:rPr>
          <w:rFonts w:hint="eastAsia"/>
        </w:rPr>
        <w:t>Excel</w:t>
      </w:r>
      <w:r>
        <w:t>+</w:t>
      </w:r>
      <w:r w:rsidRPr="002D08AC">
        <w:t xml:space="preserve"> </w:t>
      </w:r>
      <w:r>
        <w:t>S</w:t>
      </w:r>
      <w:r>
        <w:rPr>
          <w:rFonts w:hint="eastAsia"/>
        </w:rPr>
        <w:t>qlite</w:t>
      </w:r>
      <w:r w:rsidR="00724FD0">
        <w:rPr>
          <w:rFonts w:hint="eastAsia"/>
        </w:rPr>
        <w:t>。</w:t>
      </w:r>
    </w:p>
    <w:p w14:paraId="0A3834B7" w14:textId="74EA3A41" w:rsidR="002D08AC" w:rsidRDefault="002D08AC" w:rsidP="00BF4772">
      <w:r>
        <w:rPr>
          <w:rFonts w:hint="eastAsia"/>
        </w:rPr>
        <w:t>服务器版：</w:t>
      </w:r>
      <w:r>
        <w:rPr>
          <w:rFonts w:hint="eastAsia"/>
        </w:rPr>
        <w:t>Excel</w:t>
      </w:r>
      <w:r>
        <w:t>+</w:t>
      </w:r>
      <w:r w:rsidRPr="002D08AC">
        <w:rPr>
          <w:rFonts w:hint="eastAsia"/>
        </w:rPr>
        <w:t xml:space="preserve"> </w:t>
      </w:r>
      <w:r>
        <w:rPr>
          <w:rFonts w:hint="eastAsia"/>
        </w:rPr>
        <w:t>MySQL</w:t>
      </w:r>
      <w:r w:rsidR="00EE67E5">
        <w:rPr>
          <w:rFonts w:hint="eastAsia"/>
        </w:rPr>
        <w:t>，</w:t>
      </w:r>
      <w:r w:rsidR="0062391C">
        <w:rPr>
          <w:rFonts w:hint="eastAsia"/>
        </w:rPr>
        <w:t>或者</w:t>
      </w:r>
      <w:r w:rsidR="0062391C">
        <w:t>A</w:t>
      </w:r>
      <w:r w:rsidR="0062391C">
        <w:rPr>
          <w:rFonts w:hint="eastAsia"/>
        </w:rPr>
        <w:t>ccess</w:t>
      </w:r>
      <w:r w:rsidR="0062391C">
        <w:t xml:space="preserve"> +</w:t>
      </w:r>
      <w:r w:rsidR="009058FB" w:rsidRPr="009058FB">
        <w:rPr>
          <w:rFonts w:hint="eastAsia"/>
        </w:rPr>
        <w:t xml:space="preserve"> </w:t>
      </w:r>
      <w:r w:rsidR="009058FB">
        <w:rPr>
          <w:rFonts w:hint="eastAsia"/>
        </w:rPr>
        <w:t>MySQL</w:t>
      </w:r>
      <w:r w:rsidR="00EE67E5">
        <w:rPr>
          <w:rFonts w:hint="eastAsia"/>
        </w:rPr>
        <w:t>。</w:t>
      </w:r>
    </w:p>
    <w:p w14:paraId="73AE8854" w14:textId="7D6AC4E4" w:rsidR="00163B7B" w:rsidRDefault="00163B7B" w:rsidP="00BF4772">
      <w:r>
        <w:rPr>
          <w:rFonts w:hint="eastAsia"/>
        </w:rPr>
        <w:t>××××××××××××××××××××××××××××××××××××××××××××××××××××。</w:t>
      </w:r>
    </w:p>
    <w:p w14:paraId="09B0E253" w14:textId="77777777" w:rsidR="00163B7B" w:rsidRDefault="00163B7B" w:rsidP="00BF4772">
      <w:r>
        <w:rPr>
          <w:rFonts w:hint="eastAsia"/>
        </w:rPr>
        <w:t>××××××××××××××××××××××××××××××××××××。</w:t>
      </w:r>
    </w:p>
    <w:p w14:paraId="0C1D80FB" w14:textId="61E73B87" w:rsidR="00475523" w:rsidRDefault="00163B7B" w:rsidP="0034496E">
      <w:pPr>
        <w:pStyle w:val="2"/>
        <w:numPr>
          <w:ilvl w:val="1"/>
          <w:numId w:val="2"/>
        </w:numPr>
        <w:tabs>
          <w:tab w:val="clear" w:pos="432"/>
        </w:tabs>
        <w:spacing w:line="300" w:lineRule="auto"/>
      </w:pPr>
      <w:bookmarkStart w:id="8" w:name="_Toc169613074"/>
      <w:r>
        <w:rPr>
          <w:rFonts w:hint="eastAsia"/>
        </w:rPr>
        <w:t>指导思想</w:t>
      </w:r>
      <w:bookmarkEnd w:id="8"/>
    </w:p>
    <w:p w14:paraId="57ECCE56" w14:textId="5D903C92" w:rsidR="00AE601F" w:rsidRDefault="00AE601F" w:rsidP="00BF4772">
      <w:r>
        <w:rPr>
          <w:rFonts w:hint="eastAsia"/>
        </w:rPr>
        <w:t>工具赋予人类奇妙的能力，学会利用工具、创造工具。</w:t>
      </w:r>
    </w:p>
    <w:p w14:paraId="523CCD8B" w14:textId="187DDBFB" w:rsidR="00BF4772" w:rsidRDefault="00BF4772" w:rsidP="00BF4772">
      <w:r>
        <w:rPr>
          <w:rFonts w:hint="eastAsia"/>
        </w:rPr>
        <w:t>××××××××××××××××××××××××××××××。</w:t>
      </w:r>
    </w:p>
    <w:p w14:paraId="2F6CED39" w14:textId="594BAAB6" w:rsidR="00BF4772" w:rsidRDefault="00BF4772" w:rsidP="00BF4772">
      <w:r>
        <w:rPr>
          <w:rFonts w:hint="eastAsia"/>
        </w:rPr>
        <w:t>××××××××××××××××××××××××。</w:t>
      </w:r>
    </w:p>
    <w:p w14:paraId="2E1B04EF" w14:textId="77777777" w:rsidR="00582FA3" w:rsidRPr="00582FA3" w:rsidRDefault="00582FA3" w:rsidP="00610E36"/>
    <w:p w14:paraId="0AFBC65C" w14:textId="184E329B" w:rsidR="00735441" w:rsidRDefault="00735441" w:rsidP="00735441">
      <w:pPr>
        <w:pStyle w:val="1"/>
        <w:numPr>
          <w:ilvl w:val="0"/>
          <w:numId w:val="2"/>
        </w:numPr>
        <w:spacing w:line="300" w:lineRule="auto"/>
        <w:ind w:left="0" w:firstLine="0"/>
      </w:pPr>
      <w:bookmarkStart w:id="9" w:name="_Toc169613075"/>
      <w:r w:rsidRPr="00735441">
        <w:lastRenderedPageBreak/>
        <w:t>SHT 3543-20</w:t>
      </w:r>
      <w:r w:rsidR="009D7A7F">
        <w:t>1</w:t>
      </w:r>
      <w:r w:rsidRPr="00735441">
        <w:t>7</w:t>
      </w:r>
      <w:r w:rsidRPr="00735441">
        <w:rPr>
          <w:rFonts w:hint="eastAsia"/>
        </w:rPr>
        <w:t>施工过程文件表格</w:t>
      </w:r>
      <w:bookmarkEnd w:id="9"/>
      <w:r>
        <w:t xml:space="preserve"> </w:t>
      </w:r>
    </w:p>
    <w:p w14:paraId="77F56E91" w14:textId="06609838" w:rsidR="00735441" w:rsidRDefault="00735441" w:rsidP="00735441">
      <w:r>
        <w:rPr>
          <w:rFonts w:hint="eastAsia"/>
        </w:rPr>
        <w:t>口</w:t>
      </w:r>
    </w:p>
    <w:p w14:paraId="1445AE85" w14:textId="77777777" w:rsidR="00A64A13" w:rsidRDefault="00A64A13" w:rsidP="00A64A13">
      <w:r>
        <w:rPr>
          <w:rFonts w:hint="eastAsia"/>
        </w:rPr>
        <w:t>Word</w:t>
      </w:r>
      <w:r>
        <w:rPr>
          <w:rFonts w:hint="eastAsia"/>
        </w:rPr>
        <w:t>表格内容结构分三类：</w:t>
      </w:r>
    </w:p>
    <w:p w14:paraId="5044DFCF" w14:textId="77777777" w:rsidR="00A64A13" w:rsidRDefault="00A64A13" w:rsidP="00A64A13">
      <w:r>
        <w:rPr>
          <w:rFonts w:hint="eastAsia"/>
        </w:rPr>
        <w:t>1.</w:t>
      </w:r>
      <w:r>
        <w:rPr>
          <w:rFonts w:hint="eastAsia"/>
        </w:rPr>
        <w:t>矩形数据区域</w:t>
      </w:r>
    </w:p>
    <w:p w14:paraId="7D4AEA94" w14:textId="77777777" w:rsidR="00A64A13" w:rsidRDefault="00A64A13" w:rsidP="00A64A13">
      <w:r>
        <w:rPr>
          <w:rFonts w:hint="eastAsia"/>
        </w:rPr>
        <w:t>2.</w:t>
      </w:r>
      <w:r>
        <w:rPr>
          <w:rFonts w:hint="eastAsia"/>
        </w:rPr>
        <w:t>矩形数据区域</w:t>
      </w:r>
      <w:r>
        <w:rPr>
          <w:rFonts w:hint="eastAsia"/>
        </w:rPr>
        <w:t>+</w:t>
      </w:r>
      <w:r>
        <w:rPr>
          <w:rFonts w:hint="eastAsia"/>
        </w:rPr>
        <w:t>零散单元格（文字）</w:t>
      </w:r>
    </w:p>
    <w:p w14:paraId="3E161C90" w14:textId="77777777" w:rsidR="00A64A13" w:rsidRDefault="00A64A13" w:rsidP="00A64A13">
      <w:r>
        <w:rPr>
          <w:rFonts w:hint="eastAsia"/>
        </w:rPr>
        <w:t>3.</w:t>
      </w:r>
      <w:r>
        <w:rPr>
          <w:rFonts w:hint="eastAsia"/>
        </w:rPr>
        <w:t>零散单元格（文字）</w:t>
      </w:r>
    </w:p>
    <w:p w14:paraId="71529042" w14:textId="77777777" w:rsidR="00A64A13" w:rsidRDefault="00A64A13" w:rsidP="00A64A13"/>
    <w:p w14:paraId="07752CEA" w14:textId="77777777" w:rsidR="00A64A13" w:rsidRDefault="00A64A13" w:rsidP="00A64A13">
      <w:r>
        <w:rPr>
          <w:rFonts w:hint="eastAsia"/>
        </w:rPr>
        <w:t>Word</w:t>
      </w:r>
      <w:r>
        <w:rPr>
          <w:rFonts w:hint="eastAsia"/>
        </w:rPr>
        <w:t>表格分两类：</w:t>
      </w:r>
    </w:p>
    <w:p w14:paraId="3548C714" w14:textId="77777777" w:rsidR="00A64A13" w:rsidRDefault="00A64A13" w:rsidP="00A64A13">
      <w:r>
        <w:rPr>
          <w:rFonts w:hint="eastAsia"/>
        </w:rPr>
        <w:t>第一张</w:t>
      </w:r>
      <w:r>
        <w:rPr>
          <w:rFonts w:hint="eastAsia"/>
        </w:rPr>
        <w:t>+</w:t>
      </w:r>
      <w:r>
        <w:rPr>
          <w:rFonts w:hint="eastAsia"/>
        </w:rPr>
        <w:t>续（</w:t>
      </w:r>
      <w:r>
        <w:rPr>
          <w:rFonts w:hint="eastAsia"/>
        </w:rPr>
        <w:t>N</w:t>
      </w:r>
      <w:r>
        <w:rPr>
          <w:rFonts w:hint="eastAsia"/>
        </w:rPr>
        <w:t>次）</w:t>
      </w:r>
    </w:p>
    <w:p w14:paraId="42BC4FD2" w14:textId="440A1B57" w:rsidR="00A64A13" w:rsidRPr="000B1A99" w:rsidRDefault="00A64A13" w:rsidP="00A64A13">
      <w:r>
        <w:rPr>
          <w:rFonts w:hint="eastAsia"/>
        </w:rPr>
        <w:t>第一张</w:t>
      </w:r>
      <w:r>
        <w:rPr>
          <w:rFonts w:hint="eastAsia"/>
        </w:rPr>
        <w:t>+</w:t>
      </w:r>
      <w:r>
        <w:rPr>
          <w:rFonts w:hint="eastAsia"/>
        </w:rPr>
        <w:t>第一张（</w:t>
      </w:r>
      <w:r>
        <w:rPr>
          <w:rFonts w:hint="eastAsia"/>
        </w:rPr>
        <w:t>N</w:t>
      </w:r>
      <w:r>
        <w:rPr>
          <w:rFonts w:hint="eastAsia"/>
        </w:rPr>
        <w:t>次）</w:t>
      </w:r>
    </w:p>
    <w:p w14:paraId="1D9FA4E4" w14:textId="56C29491" w:rsidR="00735441" w:rsidRDefault="00735441" w:rsidP="00735441">
      <w:pPr>
        <w:pStyle w:val="2"/>
        <w:numPr>
          <w:ilvl w:val="1"/>
          <w:numId w:val="2"/>
        </w:numPr>
        <w:tabs>
          <w:tab w:val="clear" w:pos="432"/>
        </w:tabs>
        <w:spacing w:line="300" w:lineRule="auto"/>
      </w:pPr>
      <w:bookmarkStart w:id="10" w:name="_Toc169613076"/>
      <w:r>
        <w:rPr>
          <w:rFonts w:hint="eastAsia"/>
        </w:rPr>
        <w:t>通用</w:t>
      </w:r>
      <w:bookmarkEnd w:id="10"/>
    </w:p>
    <w:p w14:paraId="10858E2E" w14:textId="1AA0BD11" w:rsidR="00735441" w:rsidRDefault="00735441" w:rsidP="00735441">
      <w:r w:rsidRPr="006B6482">
        <w:rPr>
          <w:rFonts w:hint="eastAsia"/>
        </w:rPr>
        <w:t>相</w:t>
      </w:r>
    </w:p>
    <w:p w14:paraId="6EAC3BE5" w14:textId="4E83BA17" w:rsidR="00735441" w:rsidRPr="00524A62" w:rsidRDefault="00D12A91" w:rsidP="00735441">
      <w:pPr>
        <w:pStyle w:val="3"/>
        <w:numPr>
          <w:ilvl w:val="2"/>
          <w:numId w:val="3"/>
        </w:numPr>
        <w:ind w:left="720" w:hanging="720"/>
      </w:pPr>
      <w:bookmarkStart w:id="11" w:name="_Toc169613077"/>
      <w:r w:rsidRPr="00D12A91">
        <w:rPr>
          <w:rFonts w:hint="eastAsia"/>
        </w:rPr>
        <w:t>SHT 3543</w:t>
      </w:r>
      <w:r w:rsidRPr="00D12A91">
        <w:rPr>
          <w:rFonts w:hint="eastAsia"/>
        </w:rPr>
        <w:t>—</w:t>
      </w:r>
      <w:r w:rsidRPr="00D12A91">
        <w:rPr>
          <w:rFonts w:hint="eastAsia"/>
        </w:rPr>
        <w:t>G101</w:t>
      </w:r>
      <w:r w:rsidRPr="00D12A91">
        <w:rPr>
          <w:rFonts w:hint="eastAsia"/>
        </w:rPr>
        <w:t>封面</w:t>
      </w:r>
      <w:bookmarkEnd w:id="11"/>
    </w:p>
    <w:p w14:paraId="5455176D" w14:textId="2EAF4BEA" w:rsidR="00B77E79" w:rsidRDefault="00735441" w:rsidP="00735441">
      <w:r w:rsidRPr="004712AB">
        <w:rPr>
          <w:rFonts w:hint="eastAsia"/>
        </w:rPr>
        <w:t>以</w:t>
      </w:r>
    </w:p>
    <w:p w14:paraId="344D46EB" w14:textId="1CE45A84" w:rsidR="00D12A91" w:rsidRPr="00524A62" w:rsidRDefault="00D12A91" w:rsidP="00D12A91">
      <w:pPr>
        <w:pStyle w:val="3"/>
        <w:numPr>
          <w:ilvl w:val="2"/>
          <w:numId w:val="3"/>
        </w:numPr>
        <w:ind w:left="720" w:hanging="720"/>
      </w:pPr>
      <w:bookmarkStart w:id="12" w:name="_Toc169613078"/>
      <w:r w:rsidRPr="00D12A91">
        <w:rPr>
          <w:rFonts w:hint="eastAsia"/>
        </w:rPr>
        <w:t>SHT 3543</w:t>
      </w:r>
      <w:r w:rsidRPr="00D12A91">
        <w:rPr>
          <w:rFonts w:hint="eastAsia"/>
        </w:rPr>
        <w:t>—</w:t>
      </w:r>
      <w:r w:rsidRPr="00D12A91">
        <w:rPr>
          <w:rFonts w:hint="eastAsia"/>
        </w:rPr>
        <w:t>G102</w:t>
      </w:r>
      <w:r w:rsidRPr="00D12A91">
        <w:rPr>
          <w:rFonts w:hint="eastAsia"/>
        </w:rPr>
        <w:t>施工过程技术文件总目录</w:t>
      </w:r>
      <w:bookmarkEnd w:id="12"/>
    </w:p>
    <w:p w14:paraId="13A6686F" w14:textId="0104C2BC" w:rsidR="00D12A91" w:rsidRPr="00F30A4D" w:rsidRDefault="00045877" w:rsidP="00D12A91">
      <w:r>
        <w:rPr>
          <w:rFonts w:hint="eastAsia"/>
        </w:rPr>
        <w:t>好</w:t>
      </w:r>
    </w:p>
    <w:p w14:paraId="20D986BD" w14:textId="2D9557B5" w:rsidR="00342E28" w:rsidRDefault="00342E28" w:rsidP="00342E28">
      <w:pPr>
        <w:pStyle w:val="2"/>
        <w:numPr>
          <w:ilvl w:val="1"/>
          <w:numId w:val="2"/>
        </w:numPr>
        <w:tabs>
          <w:tab w:val="clear" w:pos="432"/>
        </w:tabs>
        <w:spacing w:line="300" w:lineRule="auto"/>
      </w:pPr>
      <w:bookmarkStart w:id="13" w:name="_Toc169613079"/>
      <w:r w:rsidRPr="00342E28">
        <w:rPr>
          <w:rFonts w:hint="eastAsia"/>
        </w:rPr>
        <w:t>土建工程施工用表</w:t>
      </w:r>
      <w:bookmarkEnd w:id="13"/>
    </w:p>
    <w:p w14:paraId="5412D1BB" w14:textId="252CB214" w:rsidR="00342E28" w:rsidRDefault="00045877" w:rsidP="00342E28">
      <w:r>
        <w:rPr>
          <w:rFonts w:hint="eastAsia"/>
        </w:rPr>
        <w:t>告</w:t>
      </w:r>
    </w:p>
    <w:p w14:paraId="7104E14D" w14:textId="4642A387" w:rsidR="00342E28" w:rsidRPr="00524A62" w:rsidRDefault="00342E28" w:rsidP="00342E28">
      <w:pPr>
        <w:pStyle w:val="3"/>
        <w:numPr>
          <w:ilvl w:val="2"/>
          <w:numId w:val="3"/>
        </w:numPr>
        <w:ind w:left="720" w:hanging="720"/>
      </w:pPr>
      <w:bookmarkStart w:id="14" w:name="_Toc169613080"/>
      <w:r w:rsidRPr="00342E28">
        <w:rPr>
          <w:rFonts w:hint="eastAsia"/>
        </w:rPr>
        <w:t>SHT 3543</w:t>
      </w:r>
      <w:r w:rsidRPr="00342E28">
        <w:rPr>
          <w:rFonts w:hint="eastAsia"/>
        </w:rPr>
        <w:t>—</w:t>
      </w:r>
      <w:r w:rsidRPr="00342E28">
        <w:rPr>
          <w:rFonts w:hint="eastAsia"/>
        </w:rPr>
        <w:t>G201</w:t>
      </w:r>
      <w:r w:rsidRPr="00342E28">
        <w:rPr>
          <w:rFonts w:hint="eastAsia"/>
        </w:rPr>
        <w:t>钢框架安装记录</w:t>
      </w:r>
      <w:bookmarkEnd w:id="14"/>
    </w:p>
    <w:p w14:paraId="6344362A" w14:textId="603A32D1" w:rsidR="00342E28" w:rsidRDefault="00342E28" w:rsidP="00342E28">
      <w:r w:rsidRPr="004712AB">
        <w:rPr>
          <w:rFonts w:hint="eastAsia"/>
        </w:rPr>
        <w:t>以</w:t>
      </w:r>
    </w:p>
    <w:p w14:paraId="4ADED860" w14:textId="41355A0E" w:rsidR="00342E28" w:rsidRPr="00524A62" w:rsidRDefault="00342E28" w:rsidP="00342E28">
      <w:pPr>
        <w:pStyle w:val="3"/>
        <w:numPr>
          <w:ilvl w:val="2"/>
          <w:numId w:val="3"/>
        </w:numPr>
        <w:ind w:left="720" w:hanging="720"/>
      </w:pPr>
      <w:bookmarkStart w:id="15" w:name="_Toc169613081"/>
      <w:r w:rsidRPr="00342E28">
        <w:rPr>
          <w:rFonts w:hint="eastAsia"/>
        </w:rPr>
        <w:lastRenderedPageBreak/>
        <w:t>SHT 3543</w:t>
      </w:r>
      <w:r w:rsidRPr="00342E28">
        <w:rPr>
          <w:rFonts w:hint="eastAsia"/>
        </w:rPr>
        <w:t>—</w:t>
      </w:r>
      <w:r w:rsidRPr="00342E28">
        <w:rPr>
          <w:rFonts w:hint="eastAsia"/>
        </w:rPr>
        <w:t>G202</w:t>
      </w:r>
      <w:r w:rsidRPr="00342E28">
        <w:rPr>
          <w:rFonts w:hint="eastAsia"/>
        </w:rPr>
        <w:t>钢桁架安装记录</w:t>
      </w:r>
      <w:bookmarkEnd w:id="15"/>
    </w:p>
    <w:p w14:paraId="621FC306" w14:textId="4670C128" w:rsidR="00342E28" w:rsidRPr="00F30A4D" w:rsidRDefault="00045877" w:rsidP="00342E28">
      <w:r>
        <w:rPr>
          <w:rFonts w:hint="eastAsia"/>
        </w:rPr>
        <w:t>有</w:t>
      </w:r>
    </w:p>
    <w:p w14:paraId="2961C707" w14:textId="69B29754" w:rsidR="00FE3F27" w:rsidRDefault="00FE3F27" w:rsidP="00FE3F27">
      <w:pPr>
        <w:pStyle w:val="1"/>
        <w:numPr>
          <w:ilvl w:val="0"/>
          <w:numId w:val="2"/>
        </w:numPr>
        <w:spacing w:line="300" w:lineRule="auto"/>
        <w:ind w:left="0" w:firstLine="0"/>
      </w:pPr>
      <w:bookmarkStart w:id="16" w:name="_Toc169613082"/>
      <w:r w:rsidRPr="00735441">
        <w:lastRenderedPageBreak/>
        <w:t>SHT 35</w:t>
      </w:r>
      <w:r>
        <w:t>0</w:t>
      </w:r>
      <w:r w:rsidRPr="00735441">
        <w:t>3-20</w:t>
      </w:r>
      <w:r w:rsidR="009D7A7F">
        <w:t>1</w:t>
      </w:r>
      <w:r w:rsidRPr="00735441">
        <w:t>7</w:t>
      </w:r>
      <w:r w:rsidR="004E78A6">
        <w:rPr>
          <w:rFonts w:hint="eastAsia"/>
        </w:rPr>
        <w:t>交工</w:t>
      </w:r>
      <w:r w:rsidRPr="00735441">
        <w:rPr>
          <w:rFonts w:hint="eastAsia"/>
        </w:rPr>
        <w:t>文件表格</w:t>
      </w:r>
      <w:bookmarkEnd w:id="16"/>
      <w:r>
        <w:t xml:space="preserve"> </w:t>
      </w:r>
    </w:p>
    <w:p w14:paraId="6DB9A7A0" w14:textId="77777777" w:rsidR="00A64A13" w:rsidRDefault="00FE3F27" w:rsidP="00A64A13">
      <w:r>
        <w:rPr>
          <w:rFonts w:hint="eastAsia"/>
        </w:rPr>
        <w:t>口</w:t>
      </w:r>
    </w:p>
    <w:p w14:paraId="5E0F5D24" w14:textId="18C236B6" w:rsidR="00A64A13" w:rsidRDefault="00A64A13" w:rsidP="00A64A13">
      <w:r>
        <w:rPr>
          <w:rFonts w:hint="eastAsia"/>
        </w:rPr>
        <w:t>Word</w:t>
      </w:r>
      <w:r>
        <w:rPr>
          <w:rFonts w:hint="eastAsia"/>
        </w:rPr>
        <w:t>表格内容结构分三类：</w:t>
      </w:r>
    </w:p>
    <w:p w14:paraId="0E750AB1" w14:textId="77777777" w:rsidR="00A64A13" w:rsidRDefault="00A64A13" w:rsidP="00A64A13">
      <w:r>
        <w:rPr>
          <w:rFonts w:hint="eastAsia"/>
        </w:rPr>
        <w:t>1.</w:t>
      </w:r>
      <w:r>
        <w:rPr>
          <w:rFonts w:hint="eastAsia"/>
        </w:rPr>
        <w:t>矩形数据区域</w:t>
      </w:r>
    </w:p>
    <w:p w14:paraId="3B27EF42" w14:textId="77777777" w:rsidR="00A64A13" w:rsidRDefault="00A64A13" w:rsidP="00A64A13">
      <w:r>
        <w:rPr>
          <w:rFonts w:hint="eastAsia"/>
        </w:rPr>
        <w:t>2.</w:t>
      </w:r>
      <w:r>
        <w:rPr>
          <w:rFonts w:hint="eastAsia"/>
        </w:rPr>
        <w:t>矩形数据区域</w:t>
      </w:r>
      <w:r>
        <w:rPr>
          <w:rFonts w:hint="eastAsia"/>
        </w:rPr>
        <w:t>+</w:t>
      </w:r>
      <w:r>
        <w:rPr>
          <w:rFonts w:hint="eastAsia"/>
        </w:rPr>
        <w:t>零散单元格（文字）</w:t>
      </w:r>
    </w:p>
    <w:p w14:paraId="06129158" w14:textId="77777777" w:rsidR="00A64A13" w:rsidRDefault="00A64A13" w:rsidP="00A64A13">
      <w:r>
        <w:rPr>
          <w:rFonts w:hint="eastAsia"/>
        </w:rPr>
        <w:t>3.</w:t>
      </w:r>
      <w:r>
        <w:rPr>
          <w:rFonts w:hint="eastAsia"/>
        </w:rPr>
        <w:t>零散单元格（文字）</w:t>
      </w:r>
    </w:p>
    <w:p w14:paraId="115E92B2" w14:textId="77777777" w:rsidR="00A64A13" w:rsidRDefault="00A64A13" w:rsidP="00A64A13"/>
    <w:p w14:paraId="742E7334" w14:textId="77777777" w:rsidR="00A64A13" w:rsidRDefault="00A64A13" w:rsidP="00A64A13">
      <w:r>
        <w:rPr>
          <w:rFonts w:hint="eastAsia"/>
        </w:rPr>
        <w:t>Word</w:t>
      </w:r>
      <w:r>
        <w:rPr>
          <w:rFonts w:hint="eastAsia"/>
        </w:rPr>
        <w:t>表格分两类：</w:t>
      </w:r>
    </w:p>
    <w:p w14:paraId="3506891A" w14:textId="77777777" w:rsidR="00A64A13" w:rsidRDefault="00A64A13" w:rsidP="00A64A13">
      <w:r>
        <w:rPr>
          <w:rFonts w:hint="eastAsia"/>
        </w:rPr>
        <w:t>第一张</w:t>
      </w:r>
      <w:r>
        <w:rPr>
          <w:rFonts w:hint="eastAsia"/>
        </w:rPr>
        <w:t>+</w:t>
      </w:r>
      <w:r>
        <w:rPr>
          <w:rFonts w:hint="eastAsia"/>
        </w:rPr>
        <w:t>续（</w:t>
      </w:r>
      <w:r>
        <w:rPr>
          <w:rFonts w:hint="eastAsia"/>
        </w:rPr>
        <w:t>N</w:t>
      </w:r>
      <w:r>
        <w:rPr>
          <w:rFonts w:hint="eastAsia"/>
        </w:rPr>
        <w:t>次）</w:t>
      </w:r>
    </w:p>
    <w:p w14:paraId="271D2432" w14:textId="56C683FC" w:rsidR="00FE3F27" w:rsidRDefault="00A64A13" w:rsidP="00A64A13">
      <w:r>
        <w:rPr>
          <w:rFonts w:hint="eastAsia"/>
        </w:rPr>
        <w:t>第一张</w:t>
      </w:r>
      <w:r>
        <w:rPr>
          <w:rFonts w:hint="eastAsia"/>
        </w:rPr>
        <w:t>+</w:t>
      </w:r>
      <w:r>
        <w:rPr>
          <w:rFonts w:hint="eastAsia"/>
        </w:rPr>
        <w:t>第一张（</w:t>
      </w:r>
      <w:r>
        <w:rPr>
          <w:rFonts w:hint="eastAsia"/>
        </w:rPr>
        <w:t>N</w:t>
      </w:r>
      <w:r>
        <w:rPr>
          <w:rFonts w:hint="eastAsia"/>
        </w:rPr>
        <w:t>次）</w:t>
      </w:r>
    </w:p>
    <w:p w14:paraId="52079ACD" w14:textId="77777777" w:rsidR="00A64A13" w:rsidRPr="000B1A99" w:rsidRDefault="00A64A13" w:rsidP="00FE3F27"/>
    <w:p w14:paraId="24026509" w14:textId="77777777" w:rsidR="00FE3F27" w:rsidRDefault="00FE3F27" w:rsidP="00FE3F27">
      <w:pPr>
        <w:pStyle w:val="2"/>
        <w:numPr>
          <w:ilvl w:val="1"/>
          <w:numId w:val="2"/>
        </w:numPr>
        <w:tabs>
          <w:tab w:val="clear" w:pos="432"/>
        </w:tabs>
        <w:spacing w:line="300" w:lineRule="auto"/>
      </w:pPr>
      <w:bookmarkStart w:id="17" w:name="_Toc169613083"/>
      <w:r>
        <w:rPr>
          <w:rFonts w:hint="eastAsia"/>
        </w:rPr>
        <w:t>通用</w:t>
      </w:r>
      <w:bookmarkEnd w:id="17"/>
    </w:p>
    <w:p w14:paraId="0AEAE011" w14:textId="296234CE" w:rsidR="00FE3F27" w:rsidRDefault="00FE3F27" w:rsidP="00FE3F27">
      <w:r>
        <w:rPr>
          <w:rFonts w:hint="eastAsia"/>
        </w:rPr>
        <w:t>行</w:t>
      </w:r>
    </w:p>
    <w:p w14:paraId="6FA29ED3" w14:textId="79D1F380" w:rsidR="00FE3F27" w:rsidRPr="00524A62" w:rsidRDefault="004E78A6" w:rsidP="00FE3F27">
      <w:pPr>
        <w:pStyle w:val="3"/>
        <w:numPr>
          <w:ilvl w:val="2"/>
          <w:numId w:val="3"/>
        </w:numPr>
        <w:ind w:left="720" w:hanging="720"/>
      </w:pPr>
      <w:bookmarkStart w:id="18" w:name="_Toc169613084"/>
      <w:r w:rsidRPr="004E78A6">
        <w:rPr>
          <w:rFonts w:hint="eastAsia"/>
        </w:rPr>
        <w:t>SHT 3503</w:t>
      </w:r>
      <w:r w:rsidRPr="004E78A6">
        <w:rPr>
          <w:rFonts w:hint="eastAsia"/>
        </w:rPr>
        <w:t>—</w:t>
      </w:r>
      <w:r w:rsidRPr="004E78A6">
        <w:rPr>
          <w:rFonts w:hint="eastAsia"/>
        </w:rPr>
        <w:t>J101A</w:t>
      </w:r>
      <w:r w:rsidRPr="004E78A6">
        <w:rPr>
          <w:rFonts w:hint="eastAsia"/>
        </w:rPr>
        <w:t>封面</w:t>
      </w:r>
      <w:bookmarkEnd w:id="18"/>
    </w:p>
    <w:p w14:paraId="4CB3FCC3" w14:textId="318F7BE2" w:rsidR="00FE3F27" w:rsidRDefault="00FE3F27" w:rsidP="00FE3F27">
      <w:r w:rsidRPr="004712AB">
        <w:rPr>
          <w:rFonts w:hint="eastAsia"/>
        </w:rPr>
        <w:t>同</w:t>
      </w:r>
    </w:p>
    <w:p w14:paraId="510C6A9E" w14:textId="7666B5A7" w:rsidR="004E78A6" w:rsidRPr="00524A62" w:rsidRDefault="004E78A6" w:rsidP="004E78A6">
      <w:pPr>
        <w:pStyle w:val="3"/>
        <w:numPr>
          <w:ilvl w:val="2"/>
          <w:numId w:val="3"/>
        </w:numPr>
        <w:ind w:left="720" w:hanging="720"/>
      </w:pPr>
      <w:bookmarkStart w:id="19" w:name="_Toc169613085"/>
      <w:r w:rsidRPr="004E78A6">
        <w:rPr>
          <w:rFonts w:hint="eastAsia"/>
        </w:rPr>
        <w:t xml:space="preserve">SHT </w:t>
      </w:r>
      <w:r w:rsidR="005B5895" w:rsidRPr="005B5895">
        <w:t>3503</w:t>
      </w:r>
      <w:r w:rsidR="005B5895" w:rsidRPr="00C22C6B">
        <w:rPr>
          <w:rFonts w:hint="eastAsia"/>
        </w:rPr>
        <w:t>—</w:t>
      </w:r>
      <w:r w:rsidR="005B5895" w:rsidRPr="005B5895">
        <w:t>J102</w:t>
      </w:r>
      <w:r w:rsidR="005B5895" w:rsidRPr="005B5895">
        <w:rPr>
          <w:rFonts w:hint="eastAsia"/>
        </w:rPr>
        <w:t>交工技术文件总目录</w:t>
      </w:r>
      <w:bookmarkEnd w:id="19"/>
    </w:p>
    <w:p w14:paraId="646317EC" w14:textId="05E9C750" w:rsidR="004E78A6" w:rsidRDefault="004E78A6" w:rsidP="004E78A6">
      <w:r w:rsidRPr="004712AB">
        <w:rPr>
          <w:rFonts w:hint="eastAsia"/>
        </w:rPr>
        <w:t>以</w:t>
      </w:r>
    </w:p>
    <w:p w14:paraId="1989F293" w14:textId="588F950D" w:rsidR="00C22C6B" w:rsidRDefault="00C22C6B" w:rsidP="00C22C6B">
      <w:pPr>
        <w:pStyle w:val="2"/>
        <w:numPr>
          <w:ilvl w:val="1"/>
          <w:numId w:val="2"/>
        </w:numPr>
        <w:tabs>
          <w:tab w:val="clear" w:pos="432"/>
        </w:tabs>
        <w:spacing w:line="300" w:lineRule="auto"/>
      </w:pPr>
      <w:bookmarkStart w:id="20" w:name="_Toc169613086"/>
      <w:r w:rsidRPr="00C22C6B">
        <w:rPr>
          <w:rFonts w:hint="eastAsia"/>
        </w:rPr>
        <w:t>土建工程表</w:t>
      </w:r>
      <w:bookmarkEnd w:id="20"/>
    </w:p>
    <w:p w14:paraId="5C2BC34C" w14:textId="54CE167E" w:rsidR="00C22C6B" w:rsidRDefault="00C22C6B" w:rsidP="00C22C6B">
      <w:r w:rsidRPr="006B6482">
        <w:rPr>
          <w:rFonts w:hint="eastAsia"/>
        </w:rPr>
        <w:t>以</w:t>
      </w:r>
    </w:p>
    <w:p w14:paraId="15F028E8" w14:textId="27BFF31D" w:rsidR="00C22C6B" w:rsidRPr="00524A62" w:rsidRDefault="00C22C6B" w:rsidP="00C22C6B">
      <w:pPr>
        <w:pStyle w:val="3"/>
        <w:numPr>
          <w:ilvl w:val="2"/>
          <w:numId w:val="3"/>
        </w:numPr>
        <w:ind w:left="720" w:hanging="720"/>
      </w:pPr>
      <w:bookmarkStart w:id="21" w:name="_Toc169613087"/>
      <w:r w:rsidRPr="00C22C6B">
        <w:rPr>
          <w:rFonts w:hint="eastAsia"/>
        </w:rPr>
        <w:t>SHT 3503</w:t>
      </w:r>
      <w:r w:rsidRPr="00C22C6B">
        <w:rPr>
          <w:rFonts w:hint="eastAsia"/>
        </w:rPr>
        <w:t>—</w:t>
      </w:r>
      <w:r w:rsidRPr="00C22C6B">
        <w:rPr>
          <w:rFonts w:hint="eastAsia"/>
        </w:rPr>
        <w:t>J201</w:t>
      </w:r>
      <w:r w:rsidRPr="00C22C6B">
        <w:rPr>
          <w:rFonts w:hint="eastAsia"/>
        </w:rPr>
        <w:t>地基验槽（坑）记录</w:t>
      </w:r>
      <w:bookmarkEnd w:id="21"/>
    </w:p>
    <w:p w14:paraId="5A74221B" w14:textId="45D8F5EA" w:rsidR="00D12A91" w:rsidRDefault="00C22C6B" w:rsidP="00735441">
      <w:r w:rsidRPr="004712AB">
        <w:rPr>
          <w:rFonts w:hint="eastAsia"/>
        </w:rPr>
        <w:t>以</w:t>
      </w:r>
    </w:p>
    <w:p w14:paraId="65C489EF" w14:textId="3D718847" w:rsidR="00026A73" w:rsidRDefault="00026A73" w:rsidP="00026A73">
      <w:pPr>
        <w:pStyle w:val="1"/>
        <w:numPr>
          <w:ilvl w:val="0"/>
          <w:numId w:val="2"/>
        </w:numPr>
        <w:spacing w:line="300" w:lineRule="auto"/>
        <w:ind w:left="0" w:firstLine="0"/>
      </w:pPr>
      <w:bookmarkStart w:id="22" w:name="_Toc169613088"/>
      <w:r w:rsidRPr="00735441">
        <w:lastRenderedPageBreak/>
        <w:t>SHT 3</w:t>
      </w:r>
      <w:r>
        <w:t>90</w:t>
      </w:r>
      <w:r w:rsidRPr="00735441">
        <w:t>3-20</w:t>
      </w:r>
      <w:r w:rsidR="009D7A7F">
        <w:t>1</w:t>
      </w:r>
      <w:r w:rsidRPr="00735441">
        <w:t>7</w:t>
      </w:r>
      <w:r w:rsidRPr="00026A73">
        <w:rPr>
          <w:rFonts w:hint="eastAsia"/>
        </w:rPr>
        <w:t>报验报审封面表格</w:t>
      </w:r>
      <w:bookmarkEnd w:id="22"/>
      <w:r>
        <w:t xml:space="preserve"> </w:t>
      </w:r>
    </w:p>
    <w:p w14:paraId="3FEC9487" w14:textId="77777777" w:rsidR="00026A73" w:rsidRPr="000B1A99" w:rsidRDefault="00026A73" w:rsidP="00026A73">
      <w:r>
        <w:rPr>
          <w:rFonts w:hint="eastAsia"/>
        </w:rPr>
        <w:t>口</w:t>
      </w:r>
    </w:p>
    <w:p w14:paraId="720ADECC" w14:textId="77777777" w:rsidR="00026A73" w:rsidRDefault="00026A73" w:rsidP="00026A73">
      <w:pPr>
        <w:pStyle w:val="2"/>
        <w:numPr>
          <w:ilvl w:val="1"/>
          <w:numId w:val="2"/>
        </w:numPr>
        <w:tabs>
          <w:tab w:val="clear" w:pos="432"/>
        </w:tabs>
        <w:spacing w:line="300" w:lineRule="auto"/>
      </w:pPr>
      <w:bookmarkStart w:id="23" w:name="_Toc169613089"/>
      <w:r>
        <w:rPr>
          <w:rFonts w:hint="eastAsia"/>
        </w:rPr>
        <w:t>通用</w:t>
      </w:r>
      <w:bookmarkEnd w:id="23"/>
    </w:p>
    <w:p w14:paraId="26123D8F" w14:textId="77777777" w:rsidR="00026A73" w:rsidRDefault="00026A73" w:rsidP="00026A73">
      <w:r>
        <w:rPr>
          <w:rFonts w:hint="eastAsia"/>
        </w:rPr>
        <w:t>行</w:t>
      </w:r>
    </w:p>
    <w:p w14:paraId="54A25306" w14:textId="5A004819" w:rsidR="006A65BD" w:rsidRDefault="006A65BD" w:rsidP="006A65BD">
      <w:pPr>
        <w:pStyle w:val="1"/>
        <w:numPr>
          <w:ilvl w:val="0"/>
          <w:numId w:val="2"/>
        </w:numPr>
        <w:spacing w:line="300" w:lineRule="auto"/>
        <w:ind w:left="0" w:firstLine="0"/>
      </w:pPr>
      <w:bookmarkStart w:id="24" w:name="_Toc169613090"/>
      <w:r>
        <w:rPr>
          <w:rFonts w:hint="eastAsia"/>
        </w:rPr>
        <w:lastRenderedPageBreak/>
        <w:t>甲方</w:t>
      </w:r>
      <w:r w:rsidR="00D2043A">
        <w:rPr>
          <w:rFonts w:hint="eastAsia"/>
        </w:rPr>
        <w:t>/</w:t>
      </w:r>
      <w:r w:rsidR="00D2043A">
        <w:rPr>
          <w:rFonts w:hint="eastAsia"/>
        </w:rPr>
        <w:t>监理</w:t>
      </w:r>
      <w:r>
        <w:rPr>
          <w:rFonts w:hint="eastAsia"/>
        </w:rPr>
        <w:t>/</w:t>
      </w:r>
      <w:r>
        <w:rPr>
          <w:rFonts w:hint="eastAsia"/>
        </w:rPr>
        <w:t>总包</w:t>
      </w:r>
      <w:r>
        <w:rPr>
          <w:rFonts w:hint="eastAsia"/>
        </w:rPr>
        <w:t>/</w:t>
      </w:r>
      <w:r>
        <w:rPr>
          <w:rFonts w:hint="eastAsia"/>
        </w:rPr>
        <w:t>公司</w:t>
      </w:r>
      <w:r>
        <w:rPr>
          <w:rFonts w:hint="eastAsia"/>
        </w:rPr>
        <w:t>/</w:t>
      </w:r>
      <w:r>
        <w:rPr>
          <w:rFonts w:hint="eastAsia"/>
        </w:rPr>
        <w:t>项目部</w:t>
      </w:r>
      <w:r w:rsidR="00EF02E2">
        <w:rPr>
          <w:rFonts w:hint="eastAsia"/>
        </w:rPr>
        <w:t>报送</w:t>
      </w:r>
      <w:r>
        <w:rPr>
          <w:rFonts w:hint="eastAsia"/>
        </w:rPr>
        <w:t>文件</w:t>
      </w:r>
      <w:r w:rsidRPr="00026A73">
        <w:rPr>
          <w:rFonts w:hint="eastAsia"/>
        </w:rPr>
        <w:t>表格</w:t>
      </w:r>
      <w:bookmarkEnd w:id="24"/>
      <w:r>
        <w:t xml:space="preserve"> </w:t>
      </w:r>
    </w:p>
    <w:p w14:paraId="7257E6A4" w14:textId="77777777" w:rsidR="006A65BD" w:rsidRPr="000B1A99" w:rsidRDefault="006A65BD" w:rsidP="006A65BD">
      <w:r>
        <w:rPr>
          <w:rFonts w:hint="eastAsia"/>
        </w:rPr>
        <w:t>口</w:t>
      </w:r>
    </w:p>
    <w:p w14:paraId="31381D23" w14:textId="396DCABA" w:rsidR="006A65BD" w:rsidRDefault="00652482" w:rsidP="006A65BD">
      <w:pPr>
        <w:pStyle w:val="2"/>
        <w:numPr>
          <w:ilvl w:val="1"/>
          <w:numId w:val="2"/>
        </w:numPr>
        <w:tabs>
          <w:tab w:val="clear" w:pos="432"/>
        </w:tabs>
        <w:spacing w:line="300" w:lineRule="auto"/>
      </w:pPr>
      <w:bookmarkStart w:id="25" w:name="_Toc169613091"/>
      <w:r>
        <w:rPr>
          <w:rFonts w:hint="eastAsia"/>
        </w:rPr>
        <w:t>焊接日报</w:t>
      </w:r>
      <w:bookmarkEnd w:id="25"/>
    </w:p>
    <w:p w14:paraId="50C28F6C" w14:textId="7D34D05B" w:rsidR="006A65BD" w:rsidRDefault="006A65BD" w:rsidP="006A65BD">
      <w:r>
        <w:rPr>
          <w:rFonts w:hint="eastAsia"/>
        </w:rPr>
        <w:t>行</w:t>
      </w:r>
    </w:p>
    <w:p w14:paraId="5F707FA9" w14:textId="24231958" w:rsidR="00652482" w:rsidRDefault="00652482" w:rsidP="00652482">
      <w:pPr>
        <w:pStyle w:val="2"/>
        <w:numPr>
          <w:ilvl w:val="1"/>
          <w:numId w:val="2"/>
        </w:numPr>
        <w:tabs>
          <w:tab w:val="clear" w:pos="432"/>
        </w:tabs>
        <w:spacing w:line="300" w:lineRule="auto"/>
      </w:pPr>
      <w:bookmarkStart w:id="26" w:name="_Toc169613092"/>
      <w:r>
        <w:rPr>
          <w:rFonts w:hint="eastAsia"/>
        </w:rPr>
        <w:t>焊接数据库</w:t>
      </w:r>
      <w:bookmarkEnd w:id="26"/>
    </w:p>
    <w:p w14:paraId="79DE54E0" w14:textId="77777777" w:rsidR="00652482" w:rsidRDefault="00652482" w:rsidP="00652482">
      <w:r>
        <w:rPr>
          <w:rFonts w:hint="eastAsia"/>
        </w:rPr>
        <w:t>行</w:t>
      </w:r>
    </w:p>
    <w:p w14:paraId="6E2A282B" w14:textId="77777777" w:rsidR="00652482" w:rsidRDefault="00652482" w:rsidP="006A65BD"/>
    <w:p w14:paraId="4FD2FB1C" w14:textId="3437CB40" w:rsidR="00D400F0" w:rsidRDefault="00D400F0" w:rsidP="00D400F0">
      <w:pPr>
        <w:pStyle w:val="1"/>
        <w:numPr>
          <w:ilvl w:val="0"/>
          <w:numId w:val="2"/>
        </w:numPr>
        <w:spacing w:line="300" w:lineRule="auto"/>
        <w:ind w:left="0" w:firstLine="0"/>
      </w:pPr>
      <w:bookmarkStart w:id="27" w:name="_Toc169613093"/>
      <w:r>
        <w:rPr>
          <w:rFonts w:hint="eastAsia"/>
        </w:rPr>
        <w:lastRenderedPageBreak/>
        <w:t>F</w:t>
      </w:r>
      <w:r>
        <w:t>AQ</w:t>
      </w:r>
      <w:bookmarkEnd w:id="27"/>
    </w:p>
    <w:p w14:paraId="6BADBF68" w14:textId="1FA69BF4" w:rsidR="00DD12D3" w:rsidRDefault="00DD12D3" w:rsidP="00DD12D3">
      <w:pPr>
        <w:pStyle w:val="2"/>
        <w:numPr>
          <w:ilvl w:val="1"/>
          <w:numId w:val="2"/>
        </w:numPr>
        <w:tabs>
          <w:tab w:val="clear" w:pos="432"/>
        </w:tabs>
        <w:spacing w:line="300" w:lineRule="auto"/>
      </w:pPr>
      <w:bookmarkStart w:id="28" w:name="_Toc169613094"/>
      <w:r>
        <w:rPr>
          <w:rFonts w:hint="eastAsia"/>
        </w:rPr>
        <w:t>数据总表的数据来源问题</w:t>
      </w:r>
      <w:bookmarkEnd w:id="28"/>
    </w:p>
    <w:p w14:paraId="0394E38F" w14:textId="54F50398" w:rsidR="00DD12D3" w:rsidRPr="00524A62" w:rsidRDefault="00DD12D3" w:rsidP="00DD12D3">
      <w:pPr>
        <w:pStyle w:val="3"/>
        <w:numPr>
          <w:ilvl w:val="2"/>
          <w:numId w:val="3"/>
        </w:numPr>
        <w:ind w:left="720" w:hanging="720"/>
      </w:pPr>
      <w:bookmarkStart w:id="29" w:name="_Toc169613095"/>
      <w:r>
        <w:rPr>
          <w:rFonts w:hint="eastAsia"/>
        </w:rPr>
        <w:t>来自单个</w:t>
      </w:r>
      <w:r>
        <w:rPr>
          <w:rFonts w:hint="eastAsia"/>
        </w:rPr>
        <w:t>Excel</w:t>
      </w:r>
      <w:r>
        <w:rPr>
          <w:rFonts w:hint="eastAsia"/>
        </w:rPr>
        <w:t>文件</w:t>
      </w:r>
      <w:bookmarkEnd w:id="29"/>
    </w:p>
    <w:p w14:paraId="5B901E99" w14:textId="749A3FD1" w:rsidR="00DD12D3" w:rsidRDefault="00DD12D3" w:rsidP="00DD12D3">
      <w:r>
        <w:rPr>
          <w:rFonts w:hint="eastAsia"/>
        </w:rPr>
        <w:t xml:space="preserve">Rem </w:t>
      </w:r>
      <w:r>
        <w:rPr>
          <w:rFonts w:hint="eastAsia"/>
        </w:rPr>
        <w:t>为了数据处理方便，</w:t>
      </w:r>
      <w:r>
        <w:rPr>
          <w:rFonts w:hint="eastAsia"/>
        </w:rPr>
        <w:t>Excel</w:t>
      </w:r>
      <w:r>
        <w:rPr>
          <w:rFonts w:hint="eastAsia"/>
        </w:rPr>
        <w:t>首行最好为列标题，列标题字段唯一，不要合并单元格、单元格内</w:t>
      </w:r>
      <w:r>
        <w:rPr>
          <w:rFonts w:hint="eastAsia"/>
        </w:rPr>
        <w:t>ALT+ENTER</w:t>
      </w:r>
      <w:r>
        <w:rPr>
          <w:rFonts w:hint="eastAsia"/>
        </w:rPr>
        <w:t>换行等</w:t>
      </w:r>
    </w:p>
    <w:p w14:paraId="42F2B30A" w14:textId="46242C8E" w:rsidR="00DD12D3" w:rsidRDefault="00DD12D3" w:rsidP="00DD12D3">
      <w:r>
        <w:rPr>
          <w:rFonts w:hint="eastAsia"/>
        </w:rPr>
        <w:t xml:space="preserve">Rem </w:t>
      </w:r>
      <w:r>
        <w:rPr>
          <w:rFonts w:hint="eastAsia"/>
        </w:rPr>
        <w:t>如果首行不是列标题，也是可以的，注意代码更改选择数据区域</w:t>
      </w:r>
    </w:p>
    <w:p w14:paraId="73CB7034" w14:textId="74CE1242" w:rsidR="00DD12D3" w:rsidRDefault="00DD12D3" w:rsidP="00DD12D3">
      <w:r>
        <w:rPr>
          <w:rFonts w:hint="eastAsia"/>
        </w:rPr>
        <w:t xml:space="preserve">Rem </w:t>
      </w:r>
      <w:r>
        <w:rPr>
          <w:rFonts w:hint="eastAsia"/>
        </w:rPr>
        <w:t>为了显示好看，设置单元格对齐方式为跨列居中，可以实现单元格合并的显示效果</w:t>
      </w:r>
    </w:p>
    <w:p w14:paraId="5E9C7878" w14:textId="209F638B" w:rsidR="00DD12D3" w:rsidRDefault="00DD12D3" w:rsidP="00DD12D3">
      <w:r>
        <w:rPr>
          <w:rFonts w:hint="eastAsia"/>
        </w:rPr>
        <w:t xml:space="preserve">Rem </w:t>
      </w:r>
      <w:r>
        <w:rPr>
          <w:rFonts w:hint="eastAsia"/>
        </w:rPr>
        <w:t>合并单元格的数据位置是最左上单元格位置</w:t>
      </w:r>
    </w:p>
    <w:p w14:paraId="5B7D297E" w14:textId="079E0A12" w:rsidR="00DD12D3" w:rsidRDefault="00DD12D3" w:rsidP="00DD12D3">
      <w:r>
        <w:rPr>
          <w:rFonts w:hint="eastAsia"/>
        </w:rPr>
        <w:t>Rem SQL</w:t>
      </w:r>
      <w:r>
        <w:rPr>
          <w:rFonts w:hint="eastAsia"/>
        </w:rPr>
        <w:t>只跟标题行里有没有这个字段有关，跟在哪个位置无关</w:t>
      </w:r>
    </w:p>
    <w:p w14:paraId="15E46478" w14:textId="6E07D331" w:rsidR="00DD12D3" w:rsidRPr="00524A62" w:rsidRDefault="00DD12D3" w:rsidP="00DD12D3">
      <w:pPr>
        <w:pStyle w:val="3"/>
        <w:numPr>
          <w:ilvl w:val="2"/>
          <w:numId w:val="3"/>
        </w:numPr>
        <w:ind w:left="720" w:hanging="720"/>
      </w:pPr>
      <w:bookmarkStart w:id="30" w:name="_Toc169613096"/>
      <w:r>
        <w:rPr>
          <w:rFonts w:hint="eastAsia"/>
        </w:rPr>
        <w:t>来自多个</w:t>
      </w:r>
      <w:r>
        <w:rPr>
          <w:rFonts w:hint="eastAsia"/>
        </w:rPr>
        <w:t>Excel</w:t>
      </w:r>
      <w:r>
        <w:rPr>
          <w:rFonts w:hint="eastAsia"/>
        </w:rPr>
        <w:t>文件</w:t>
      </w:r>
      <w:bookmarkEnd w:id="30"/>
    </w:p>
    <w:p w14:paraId="5B2F9651" w14:textId="77777777" w:rsidR="00DD12D3" w:rsidRDefault="00DD12D3" w:rsidP="00DD12D3">
      <w:r>
        <w:rPr>
          <w:rFonts w:hint="eastAsia"/>
        </w:rPr>
        <w:t>如果数据源来自多个文件组合数据，那么：</w:t>
      </w:r>
    </w:p>
    <w:p w14:paraId="4BA68E25" w14:textId="77777777" w:rsidR="00DD12D3" w:rsidRDefault="00DD12D3" w:rsidP="00DD12D3"/>
    <w:p w14:paraId="4FA810C9" w14:textId="77777777" w:rsidR="00DD12D3" w:rsidRDefault="00DD12D3" w:rsidP="00DD12D3">
      <w:r>
        <w:rPr>
          <w:rFonts w:hint="eastAsia"/>
        </w:rPr>
        <w:t>在数据库里做关联查询最方便、快速；可以</w:t>
      </w:r>
      <w:r>
        <w:rPr>
          <w:rFonts w:hint="eastAsia"/>
        </w:rPr>
        <w:t>Excel to Database</w:t>
      </w:r>
      <w:r>
        <w:rPr>
          <w:rFonts w:hint="eastAsia"/>
        </w:rPr>
        <w:t>后再关联查询（示例：用</w:t>
      </w:r>
      <w:r>
        <w:rPr>
          <w:rFonts w:hint="eastAsia"/>
        </w:rPr>
        <w:t>Access</w:t>
      </w:r>
      <w:r>
        <w:rPr>
          <w:rFonts w:hint="eastAsia"/>
        </w:rPr>
        <w:t>链接多个</w:t>
      </w:r>
      <w:r>
        <w:rPr>
          <w:rFonts w:hint="eastAsia"/>
        </w:rPr>
        <w:t>Excel</w:t>
      </w:r>
      <w:r>
        <w:rPr>
          <w:rFonts w:hint="eastAsia"/>
        </w:rPr>
        <w:t>文件关联查询）</w:t>
      </w:r>
    </w:p>
    <w:p w14:paraId="79E3DF61" w14:textId="77777777" w:rsidR="00DD12D3" w:rsidRDefault="00DD12D3" w:rsidP="00DD12D3"/>
    <w:p w14:paraId="4CC0482F" w14:textId="4FAB4E33" w:rsidR="00DD12D3" w:rsidRPr="00DD12D3" w:rsidRDefault="00DD12D3" w:rsidP="00DD12D3">
      <w:r>
        <w:rPr>
          <w:rFonts w:hint="eastAsia"/>
        </w:rPr>
        <w:t>也可以用</w:t>
      </w:r>
      <w:r>
        <w:rPr>
          <w:rFonts w:hint="eastAsia"/>
        </w:rPr>
        <w:t>Excel</w:t>
      </w:r>
      <w:r>
        <w:rPr>
          <w:rFonts w:hint="eastAsia"/>
        </w:rPr>
        <w:t>自带的</w:t>
      </w:r>
      <w:r>
        <w:rPr>
          <w:rFonts w:hint="eastAsia"/>
        </w:rPr>
        <w:t>Power Query</w:t>
      </w:r>
      <w:r>
        <w:rPr>
          <w:rFonts w:hint="eastAsia"/>
        </w:rPr>
        <w:t>功能查询；或者直接对多个</w:t>
      </w:r>
      <w:r>
        <w:rPr>
          <w:rFonts w:hint="eastAsia"/>
        </w:rPr>
        <w:t>Excel</w:t>
      </w:r>
      <w:r>
        <w:rPr>
          <w:rFonts w:hint="eastAsia"/>
        </w:rPr>
        <w:t>文件进行</w:t>
      </w:r>
      <w:r>
        <w:rPr>
          <w:rFonts w:hint="eastAsia"/>
        </w:rPr>
        <w:t>SQL</w:t>
      </w:r>
      <w:r>
        <w:rPr>
          <w:rFonts w:hint="eastAsia"/>
        </w:rPr>
        <w:t>关联查询，将查询结果作为数据源</w:t>
      </w:r>
    </w:p>
    <w:p w14:paraId="6BF843B3" w14:textId="77777777" w:rsidR="00D400F0" w:rsidRDefault="00D400F0" w:rsidP="00D400F0">
      <w:pPr>
        <w:pStyle w:val="2"/>
        <w:numPr>
          <w:ilvl w:val="1"/>
          <w:numId w:val="2"/>
        </w:numPr>
        <w:tabs>
          <w:tab w:val="clear" w:pos="432"/>
        </w:tabs>
        <w:spacing w:line="300" w:lineRule="auto"/>
      </w:pPr>
      <w:bookmarkStart w:id="31" w:name="_Toc169613097"/>
      <w:r>
        <w:rPr>
          <w:rFonts w:hint="eastAsia"/>
        </w:rPr>
        <w:t>Excel</w:t>
      </w:r>
      <w:r>
        <w:rPr>
          <w:rFonts w:hint="eastAsia"/>
        </w:rPr>
        <w:t>设置问题</w:t>
      </w:r>
      <w:bookmarkEnd w:id="31"/>
    </w:p>
    <w:p w14:paraId="2E4A24C3" w14:textId="77777777" w:rsidR="00D400F0" w:rsidRPr="00524A62" w:rsidRDefault="00D400F0" w:rsidP="00D400F0">
      <w:pPr>
        <w:pStyle w:val="3"/>
        <w:numPr>
          <w:ilvl w:val="2"/>
          <w:numId w:val="3"/>
        </w:numPr>
        <w:ind w:left="720" w:hanging="720"/>
      </w:pPr>
      <w:bookmarkStart w:id="32" w:name="_Toc169613098"/>
      <w:r>
        <w:rPr>
          <w:rFonts w:hint="eastAsia"/>
        </w:rPr>
        <w:t>启用宏</w:t>
      </w:r>
      <w:bookmarkEnd w:id="32"/>
    </w:p>
    <w:p w14:paraId="6D7114B2" w14:textId="77777777" w:rsidR="00D400F0" w:rsidRDefault="00D400F0" w:rsidP="00D400F0">
      <w:r>
        <w:rPr>
          <w:rFonts w:hint="eastAsia"/>
        </w:rPr>
        <w:t xml:space="preserve">Excel &gt; </w:t>
      </w:r>
      <w:r>
        <w:rPr>
          <w:rFonts w:hint="eastAsia"/>
        </w:rPr>
        <w:t>文件</w:t>
      </w:r>
      <w:r>
        <w:rPr>
          <w:rFonts w:hint="eastAsia"/>
        </w:rPr>
        <w:t xml:space="preserve"> &gt; </w:t>
      </w:r>
      <w:r>
        <w:rPr>
          <w:rFonts w:hint="eastAsia"/>
        </w:rPr>
        <w:t>选项</w:t>
      </w:r>
      <w:r>
        <w:rPr>
          <w:rFonts w:hint="eastAsia"/>
        </w:rPr>
        <w:t xml:space="preserve"> &gt; </w:t>
      </w:r>
      <w:r>
        <w:rPr>
          <w:rFonts w:hint="eastAsia"/>
        </w:rPr>
        <w:t>信任中心</w:t>
      </w:r>
      <w:r>
        <w:rPr>
          <w:rFonts w:hint="eastAsia"/>
        </w:rPr>
        <w:t xml:space="preserve"> &gt; </w:t>
      </w:r>
      <w:r>
        <w:rPr>
          <w:rFonts w:hint="eastAsia"/>
        </w:rPr>
        <w:t>信任中心设置</w:t>
      </w:r>
      <w:r>
        <w:rPr>
          <w:rFonts w:hint="eastAsia"/>
        </w:rPr>
        <w:t xml:space="preserve"> &gt; </w:t>
      </w:r>
      <w:r>
        <w:rPr>
          <w:rFonts w:hint="eastAsia"/>
        </w:rPr>
        <w:t>宏设置</w:t>
      </w:r>
      <w:r>
        <w:rPr>
          <w:rFonts w:hint="eastAsia"/>
        </w:rPr>
        <w:t xml:space="preserve"> &gt; </w:t>
      </w:r>
      <w:r>
        <w:rPr>
          <w:rFonts w:hint="eastAsia"/>
        </w:rPr>
        <w:t>启用</w:t>
      </w:r>
      <w:r>
        <w:rPr>
          <w:rFonts w:hint="eastAsia"/>
        </w:rPr>
        <w:t>VBA</w:t>
      </w:r>
      <w:r>
        <w:rPr>
          <w:rFonts w:hint="eastAsia"/>
        </w:rPr>
        <w:t>宏（不推荐；可能运行危险代码）</w:t>
      </w:r>
      <w:r>
        <w:rPr>
          <w:rFonts w:hint="eastAsia"/>
        </w:rPr>
        <w:t xml:space="preserve">&gt; </w:t>
      </w:r>
      <w:r>
        <w:rPr>
          <w:rFonts w:hint="eastAsia"/>
        </w:rPr>
        <w:t>信任对</w:t>
      </w:r>
      <w:r>
        <w:rPr>
          <w:rFonts w:hint="eastAsia"/>
        </w:rPr>
        <w:t>VBA</w:t>
      </w:r>
      <w:r>
        <w:rPr>
          <w:rFonts w:hint="eastAsia"/>
        </w:rPr>
        <w:t>工程对象模型的访问</w:t>
      </w:r>
      <w:r>
        <w:rPr>
          <w:rFonts w:hint="eastAsia"/>
        </w:rPr>
        <w:t xml:space="preserve"> &gt; </w:t>
      </w:r>
      <w:r>
        <w:rPr>
          <w:rFonts w:hint="eastAsia"/>
        </w:rPr>
        <w:t>确定。</w:t>
      </w:r>
    </w:p>
    <w:p w14:paraId="2633D1EC" w14:textId="77777777" w:rsidR="00D400F0" w:rsidRPr="00524A62" w:rsidRDefault="00D400F0" w:rsidP="00D400F0">
      <w:pPr>
        <w:pStyle w:val="3"/>
        <w:numPr>
          <w:ilvl w:val="2"/>
          <w:numId w:val="3"/>
        </w:numPr>
        <w:ind w:left="720" w:hanging="720"/>
      </w:pPr>
      <w:bookmarkStart w:id="33" w:name="_Toc169613099"/>
      <w:r>
        <w:rPr>
          <w:rFonts w:hint="eastAsia"/>
        </w:rPr>
        <w:lastRenderedPageBreak/>
        <w:t>开发工具栏选项卡不显示</w:t>
      </w:r>
      <w:bookmarkEnd w:id="33"/>
    </w:p>
    <w:p w14:paraId="2D091BE2" w14:textId="77777777" w:rsidR="00D400F0" w:rsidRDefault="00D400F0" w:rsidP="00D400F0">
      <w:r w:rsidRPr="0051347C">
        <w:rPr>
          <w:rFonts w:hint="eastAsia"/>
        </w:rPr>
        <w:t xml:space="preserve">Excel &gt; </w:t>
      </w:r>
      <w:r w:rsidRPr="0051347C">
        <w:rPr>
          <w:rFonts w:hint="eastAsia"/>
        </w:rPr>
        <w:t>文件</w:t>
      </w:r>
      <w:r w:rsidRPr="0051347C">
        <w:rPr>
          <w:rFonts w:hint="eastAsia"/>
        </w:rPr>
        <w:t xml:space="preserve"> &gt; </w:t>
      </w:r>
      <w:r w:rsidRPr="0051347C">
        <w:rPr>
          <w:rFonts w:hint="eastAsia"/>
        </w:rPr>
        <w:t>选项</w:t>
      </w:r>
      <w:r w:rsidRPr="0051347C">
        <w:rPr>
          <w:rFonts w:hint="eastAsia"/>
        </w:rPr>
        <w:t xml:space="preserve"> &gt; </w:t>
      </w:r>
      <w:r w:rsidRPr="0051347C">
        <w:rPr>
          <w:rFonts w:hint="eastAsia"/>
        </w:rPr>
        <w:t>自定义功能区</w:t>
      </w:r>
      <w:r w:rsidRPr="0051347C">
        <w:rPr>
          <w:rFonts w:hint="eastAsia"/>
        </w:rPr>
        <w:t xml:space="preserve"> &gt; </w:t>
      </w:r>
      <w:r w:rsidRPr="0051347C">
        <w:rPr>
          <w:rFonts w:hint="eastAsia"/>
        </w:rPr>
        <w:t>主选项卡</w:t>
      </w:r>
      <w:r w:rsidRPr="0051347C">
        <w:rPr>
          <w:rFonts w:hint="eastAsia"/>
        </w:rPr>
        <w:t xml:space="preserve"> &gt; </w:t>
      </w:r>
      <w:r w:rsidRPr="0051347C">
        <w:rPr>
          <w:rFonts w:hint="eastAsia"/>
        </w:rPr>
        <w:t>开发工具</w:t>
      </w:r>
      <w:r w:rsidRPr="0051347C">
        <w:rPr>
          <w:rFonts w:hint="eastAsia"/>
        </w:rPr>
        <w:t xml:space="preserve"> &gt; </w:t>
      </w:r>
      <w:r w:rsidRPr="0051347C">
        <w:rPr>
          <w:rFonts w:hint="eastAsia"/>
        </w:rPr>
        <w:t>确定</w:t>
      </w:r>
      <w:r>
        <w:rPr>
          <w:rFonts w:hint="eastAsia"/>
        </w:rPr>
        <w:t>。</w:t>
      </w:r>
    </w:p>
    <w:p w14:paraId="517F7C13" w14:textId="77777777" w:rsidR="00D400F0" w:rsidRDefault="00D400F0" w:rsidP="00D400F0">
      <w:pPr>
        <w:pStyle w:val="2"/>
        <w:numPr>
          <w:ilvl w:val="1"/>
          <w:numId w:val="2"/>
        </w:numPr>
        <w:tabs>
          <w:tab w:val="clear" w:pos="432"/>
        </w:tabs>
        <w:spacing w:line="300" w:lineRule="auto"/>
      </w:pPr>
      <w:bookmarkStart w:id="34" w:name="_Toc169613100"/>
      <w:r>
        <w:rPr>
          <w:rFonts w:hint="eastAsia"/>
        </w:rPr>
        <w:t>Word</w:t>
      </w:r>
      <w:r>
        <w:rPr>
          <w:rFonts w:hint="eastAsia"/>
        </w:rPr>
        <w:t>模板问题</w:t>
      </w:r>
      <w:bookmarkEnd w:id="34"/>
    </w:p>
    <w:p w14:paraId="22C7CFFA" w14:textId="77777777" w:rsidR="00D400F0" w:rsidRPr="00524A62" w:rsidRDefault="00D400F0" w:rsidP="00D400F0">
      <w:pPr>
        <w:pStyle w:val="3"/>
        <w:numPr>
          <w:ilvl w:val="2"/>
          <w:numId w:val="3"/>
        </w:numPr>
        <w:ind w:left="720" w:hanging="720"/>
      </w:pPr>
      <w:bookmarkStart w:id="35" w:name="_Toc169613101"/>
      <w:r>
        <w:rPr>
          <w:rFonts w:hint="eastAsia"/>
        </w:rPr>
        <w:t>为什么插入表格数量不对</w:t>
      </w:r>
      <w:bookmarkEnd w:id="35"/>
    </w:p>
    <w:p w14:paraId="668272F3" w14:textId="77777777" w:rsidR="00D400F0" w:rsidRPr="00630F5B" w:rsidRDefault="00D400F0" w:rsidP="00D400F0">
      <w:r w:rsidRPr="0051347C">
        <w:rPr>
          <w:rFonts w:hint="eastAsia"/>
        </w:rPr>
        <w:t>确保</w:t>
      </w:r>
      <w:r w:rsidRPr="0051347C">
        <w:rPr>
          <w:rFonts w:hint="eastAsia"/>
        </w:rPr>
        <w:t>Word</w:t>
      </w:r>
      <w:r w:rsidRPr="0051347C">
        <w:rPr>
          <w:rFonts w:hint="eastAsia"/>
        </w:rPr>
        <w:t>模板表格最前面没有回车符，最后一行有一个回车符</w:t>
      </w:r>
      <w:r w:rsidRPr="0051347C">
        <w:rPr>
          <w:rFonts w:hint="eastAsia"/>
        </w:rPr>
        <w:tab/>
      </w:r>
      <w:r>
        <w:rPr>
          <w:rFonts w:hint="eastAsia"/>
        </w:rPr>
        <w:t>。</w:t>
      </w:r>
    </w:p>
    <w:p w14:paraId="3580B8E8" w14:textId="77777777" w:rsidR="00D400F0" w:rsidRDefault="00D400F0" w:rsidP="00D400F0">
      <w:pPr>
        <w:pStyle w:val="2"/>
        <w:numPr>
          <w:ilvl w:val="1"/>
          <w:numId w:val="2"/>
        </w:numPr>
        <w:tabs>
          <w:tab w:val="clear" w:pos="432"/>
        </w:tabs>
        <w:spacing w:line="300" w:lineRule="auto"/>
      </w:pPr>
      <w:bookmarkStart w:id="36" w:name="_Toc169613102"/>
      <w:r>
        <w:rPr>
          <w:rFonts w:hint="eastAsia"/>
        </w:rPr>
        <w:t>数据显示问题</w:t>
      </w:r>
      <w:bookmarkEnd w:id="36"/>
    </w:p>
    <w:p w14:paraId="264273F3" w14:textId="77777777" w:rsidR="00D400F0" w:rsidRDefault="00D400F0" w:rsidP="00D400F0">
      <w:r>
        <w:rPr>
          <w:rFonts w:hint="eastAsia"/>
        </w:rPr>
        <w:t>数据在</w:t>
      </w:r>
      <w:r>
        <w:rPr>
          <w:rFonts w:hint="eastAsia"/>
        </w:rPr>
        <w:t>Excel</w:t>
      </w:r>
      <w:r>
        <w:rPr>
          <w:rFonts w:hint="eastAsia"/>
        </w:rPr>
        <w:t>和</w:t>
      </w:r>
      <w:r>
        <w:rPr>
          <w:rFonts w:hint="eastAsia"/>
        </w:rPr>
        <w:t>Word</w:t>
      </w:r>
      <w:r>
        <w:rPr>
          <w:rFonts w:hint="eastAsia"/>
        </w:rPr>
        <w:t>显示不一致。</w:t>
      </w:r>
    </w:p>
    <w:p w14:paraId="5E66F8AF" w14:textId="77777777" w:rsidR="00D400F0" w:rsidRDefault="00D400F0" w:rsidP="00D400F0">
      <w:r>
        <w:rPr>
          <w:rFonts w:hint="eastAsia"/>
        </w:rPr>
        <w:t>0.7</w:t>
      </w:r>
      <w:r>
        <w:rPr>
          <w:rFonts w:hint="eastAsia"/>
        </w:rPr>
        <w:t>显示</w:t>
      </w:r>
      <w:r>
        <w:rPr>
          <w:rFonts w:hint="eastAsia"/>
        </w:rPr>
        <w:t>.7</w:t>
      </w:r>
      <w:r>
        <w:rPr>
          <w:rFonts w:hint="eastAsia"/>
        </w:rPr>
        <w:t>：开始</w:t>
      </w:r>
      <w:r>
        <w:rPr>
          <w:rFonts w:hint="eastAsia"/>
        </w:rPr>
        <w:t>&gt;</w:t>
      </w:r>
      <w:r>
        <w:rPr>
          <w:rFonts w:hint="eastAsia"/>
        </w:rPr>
        <w:t>控制面板</w:t>
      </w:r>
      <w:r>
        <w:rPr>
          <w:rFonts w:hint="eastAsia"/>
        </w:rPr>
        <w:t>&gt;</w:t>
      </w:r>
      <w:r>
        <w:rPr>
          <w:rFonts w:hint="eastAsia"/>
        </w:rPr>
        <w:t>区域和语言</w:t>
      </w:r>
      <w:r>
        <w:rPr>
          <w:rFonts w:hint="eastAsia"/>
        </w:rPr>
        <w:t>&gt;</w:t>
      </w:r>
      <w:r>
        <w:rPr>
          <w:rFonts w:hint="eastAsia"/>
        </w:rPr>
        <w:t>格式</w:t>
      </w:r>
      <w:r>
        <w:rPr>
          <w:rFonts w:hint="eastAsia"/>
        </w:rPr>
        <w:t>&gt;</w:t>
      </w:r>
      <w:r>
        <w:rPr>
          <w:rFonts w:hint="eastAsia"/>
        </w:rPr>
        <w:t>其他设置（自定义格式）</w:t>
      </w:r>
      <w:r>
        <w:rPr>
          <w:rFonts w:hint="eastAsia"/>
        </w:rPr>
        <w:t>&gt;</w:t>
      </w:r>
      <w:r>
        <w:rPr>
          <w:rFonts w:hint="eastAsia"/>
        </w:rPr>
        <w:t>零起始显示</w:t>
      </w:r>
      <w:r>
        <w:rPr>
          <w:rFonts w:hint="eastAsia"/>
        </w:rPr>
        <w:t>&gt;0.7&gt;</w:t>
      </w:r>
      <w:r>
        <w:rPr>
          <w:rFonts w:hint="eastAsia"/>
        </w:rPr>
        <w:t>确定</w:t>
      </w:r>
      <w:r>
        <w:rPr>
          <w:rFonts w:hint="eastAsia"/>
        </w:rPr>
        <w:t>&gt;</w:t>
      </w:r>
      <w:r>
        <w:rPr>
          <w:rFonts w:hint="eastAsia"/>
        </w:rPr>
        <w:t>确定。</w:t>
      </w:r>
    </w:p>
    <w:p w14:paraId="2F5F2F63" w14:textId="77777777" w:rsidR="00D400F0" w:rsidRDefault="00D400F0" w:rsidP="00D400F0">
      <w:r>
        <w:rPr>
          <w:rFonts w:hint="eastAsia"/>
        </w:rPr>
        <w:t>利用</w:t>
      </w:r>
      <w:r>
        <w:rPr>
          <w:rFonts w:hint="eastAsia"/>
        </w:rPr>
        <w:t>Word</w:t>
      </w:r>
      <w:r>
        <w:rPr>
          <w:rFonts w:hint="eastAsia"/>
        </w:rPr>
        <w:t>域功能进行控制。</w:t>
      </w:r>
    </w:p>
    <w:p w14:paraId="71A9AC53" w14:textId="77777777" w:rsidR="00D400F0" w:rsidRDefault="00D400F0" w:rsidP="00D400F0">
      <w:pPr>
        <w:pStyle w:val="2"/>
        <w:numPr>
          <w:ilvl w:val="1"/>
          <w:numId w:val="2"/>
        </w:numPr>
        <w:tabs>
          <w:tab w:val="clear" w:pos="432"/>
        </w:tabs>
        <w:spacing w:line="300" w:lineRule="auto"/>
      </w:pPr>
      <w:bookmarkStart w:id="37" w:name="_Toc169613103"/>
      <w:r>
        <w:rPr>
          <w:rFonts w:hint="eastAsia"/>
        </w:rPr>
        <w:t>网络问题</w:t>
      </w:r>
      <w:bookmarkEnd w:id="37"/>
    </w:p>
    <w:p w14:paraId="1544D14F" w14:textId="77777777" w:rsidR="00D400F0" w:rsidRDefault="00D400F0" w:rsidP="00D400F0">
      <w:r>
        <w:rPr>
          <w:rFonts w:hint="eastAsia"/>
        </w:rPr>
        <w:t>服务器尽可能部署在云上，有公网</w:t>
      </w:r>
      <w:r>
        <w:rPr>
          <w:rFonts w:hint="eastAsia"/>
        </w:rPr>
        <w:t>ip</w:t>
      </w:r>
      <w:r>
        <w:rPr>
          <w:rFonts w:hint="eastAsia"/>
        </w:rPr>
        <w:t>。</w:t>
      </w:r>
    </w:p>
    <w:p w14:paraId="0C1E7F92" w14:textId="77777777" w:rsidR="00D400F0" w:rsidRDefault="00D400F0" w:rsidP="00D400F0">
      <w:r>
        <w:rPr>
          <w:rFonts w:hint="eastAsia"/>
        </w:rPr>
        <w:t>服务器版需要在局域网运行，没有公网可以选择内网穿透</w:t>
      </w:r>
      <w:r>
        <w:rPr>
          <w:rFonts w:hint="eastAsia"/>
        </w:rPr>
        <w:t>F</w:t>
      </w:r>
      <w:r>
        <w:t>rp</w:t>
      </w:r>
      <w:r>
        <w:rPr>
          <w:rFonts w:hint="eastAsia"/>
        </w:rPr>
        <w:t>、</w:t>
      </w:r>
      <w:r>
        <w:rPr>
          <w:rFonts w:hint="eastAsia"/>
        </w:rPr>
        <w:t>N</w:t>
      </w:r>
      <w:r>
        <w:t>grok</w:t>
      </w:r>
      <w:r>
        <w:rPr>
          <w:rFonts w:hint="eastAsia"/>
        </w:rPr>
        <w:t>等等。</w:t>
      </w:r>
    </w:p>
    <w:p w14:paraId="0910BC8A" w14:textId="77777777" w:rsidR="00D400F0" w:rsidRDefault="00D400F0" w:rsidP="00D400F0">
      <w:pPr>
        <w:pStyle w:val="2"/>
        <w:numPr>
          <w:ilvl w:val="1"/>
          <w:numId w:val="2"/>
        </w:numPr>
        <w:tabs>
          <w:tab w:val="clear" w:pos="432"/>
        </w:tabs>
        <w:spacing w:line="300" w:lineRule="auto"/>
      </w:pPr>
      <w:bookmarkStart w:id="38" w:name="_Toc169613104"/>
      <w:r>
        <w:rPr>
          <w:rFonts w:hint="eastAsia"/>
        </w:rPr>
        <w:t>运行效率问题</w:t>
      </w:r>
      <w:bookmarkEnd w:id="38"/>
    </w:p>
    <w:p w14:paraId="621DABF5" w14:textId="77777777" w:rsidR="00D400F0" w:rsidRDefault="00D400F0" w:rsidP="00D400F0">
      <w:r>
        <w:rPr>
          <w:rFonts w:hint="eastAsia"/>
        </w:rPr>
        <w:t>1.</w:t>
      </w:r>
      <w:r>
        <w:rPr>
          <w:rFonts w:hint="eastAsia"/>
        </w:rPr>
        <w:t>编程设置</w:t>
      </w:r>
    </w:p>
    <w:p w14:paraId="275ACE31" w14:textId="77777777" w:rsidR="00D400F0" w:rsidRDefault="00D400F0" w:rsidP="00D400F0">
      <w:r>
        <w:rPr>
          <w:rFonts w:hint="eastAsia"/>
        </w:rPr>
        <w:t>VBA+SQL+Database</w:t>
      </w:r>
      <w:r>
        <w:rPr>
          <w:rFonts w:hint="eastAsia"/>
        </w:rPr>
        <w:t>；</w:t>
      </w:r>
      <w:r>
        <w:rPr>
          <w:rFonts w:hint="eastAsia"/>
        </w:rPr>
        <w:t>wordApp.Visible = False 'True   </w:t>
      </w:r>
      <w:r>
        <w:rPr>
          <w:rFonts w:hint="eastAsia"/>
        </w:rPr>
        <w:t>不可见运行效率高，前台可见是为了演示</w:t>
      </w:r>
      <w:r>
        <w:rPr>
          <w:rFonts w:hint="eastAsia"/>
        </w:rPr>
        <w:t>/</w:t>
      </w:r>
      <w:r>
        <w:rPr>
          <w:rFonts w:hint="eastAsia"/>
        </w:rPr>
        <w:t>调试，至少快一倍。</w:t>
      </w:r>
    </w:p>
    <w:p w14:paraId="61A4EEC3" w14:textId="77777777" w:rsidR="00D400F0" w:rsidRDefault="00D400F0" w:rsidP="00D400F0">
      <w:r>
        <w:rPr>
          <w:rFonts w:hint="eastAsia"/>
        </w:rPr>
        <w:t>2.</w:t>
      </w:r>
      <w:r>
        <w:rPr>
          <w:rFonts w:hint="eastAsia"/>
        </w:rPr>
        <w:t>电脑配置</w:t>
      </w:r>
    </w:p>
    <w:p w14:paraId="0F689B30" w14:textId="77777777" w:rsidR="00D400F0" w:rsidRDefault="00D400F0" w:rsidP="00D400F0">
      <w:r>
        <w:rPr>
          <w:rFonts w:hint="eastAsia"/>
        </w:rPr>
        <w:t>配置高的高性能电脑运行速度较快。</w:t>
      </w:r>
    </w:p>
    <w:p w14:paraId="3B164CF1" w14:textId="77777777" w:rsidR="00D400F0" w:rsidRDefault="00D400F0" w:rsidP="00D400F0">
      <w:r>
        <w:rPr>
          <w:rFonts w:hint="eastAsia"/>
        </w:rPr>
        <w:t>3.</w:t>
      </w:r>
      <w:r>
        <w:rPr>
          <w:rFonts w:hint="eastAsia"/>
        </w:rPr>
        <w:t>运行环境</w:t>
      </w:r>
    </w:p>
    <w:p w14:paraId="61927E7C" w14:textId="77777777" w:rsidR="00D400F0" w:rsidRDefault="00D400F0" w:rsidP="00D400F0">
      <w:r>
        <w:rPr>
          <w:rFonts w:hint="eastAsia"/>
        </w:rPr>
        <w:t>同一电脑，由于同时安装</w:t>
      </w:r>
      <w:r>
        <w:rPr>
          <w:rFonts w:hint="eastAsia"/>
        </w:rPr>
        <w:t>/</w:t>
      </w:r>
      <w:r>
        <w:rPr>
          <w:rFonts w:hint="eastAsia"/>
        </w:rPr>
        <w:t>打开了不同的软硬件</w:t>
      </w:r>
      <w:r>
        <w:rPr>
          <w:rFonts w:hint="eastAsia"/>
        </w:rPr>
        <w:t>,</w:t>
      </w:r>
      <w:r>
        <w:rPr>
          <w:rFonts w:hint="eastAsia"/>
        </w:rPr>
        <w:t>运行环境导致</w:t>
      </w:r>
      <w:r>
        <w:rPr>
          <w:rFonts w:hint="eastAsia"/>
        </w:rPr>
        <w:t>CPU/</w:t>
      </w:r>
      <w:r>
        <w:rPr>
          <w:rFonts w:hint="eastAsia"/>
        </w:rPr>
        <w:t>内存</w:t>
      </w:r>
      <w:r>
        <w:rPr>
          <w:rFonts w:hint="eastAsia"/>
        </w:rPr>
        <w:t>/</w:t>
      </w:r>
      <w:r>
        <w:rPr>
          <w:rFonts w:hint="eastAsia"/>
        </w:rPr>
        <w:t>磁盘占用不一样，运行速度每次都有差异。</w:t>
      </w:r>
    </w:p>
    <w:p w14:paraId="4F7184F2" w14:textId="5C095A54" w:rsidR="00DD12D3" w:rsidRDefault="00DD12D3" w:rsidP="00DD12D3">
      <w:pPr>
        <w:pStyle w:val="2"/>
        <w:numPr>
          <w:ilvl w:val="1"/>
          <w:numId w:val="2"/>
        </w:numPr>
        <w:tabs>
          <w:tab w:val="clear" w:pos="432"/>
        </w:tabs>
        <w:spacing w:line="300" w:lineRule="auto"/>
      </w:pPr>
      <w:bookmarkStart w:id="39" w:name="_Toc169613105"/>
      <w:r>
        <w:rPr>
          <w:rFonts w:hint="eastAsia"/>
        </w:rPr>
        <w:lastRenderedPageBreak/>
        <w:t>最大行数问题</w:t>
      </w:r>
      <w:bookmarkEnd w:id="39"/>
    </w:p>
    <w:p w14:paraId="43CB4DA3" w14:textId="00145695" w:rsidR="00DD12D3" w:rsidRDefault="00DD12D3" w:rsidP="00DD12D3">
      <w:r>
        <w:t>Dim N As Integer</w:t>
      </w:r>
    </w:p>
    <w:p w14:paraId="696E3F3A" w14:textId="4558D8D8" w:rsidR="00DD12D3" w:rsidRDefault="00DD12D3" w:rsidP="00DD12D3">
      <w:r>
        <w:rPr>
          <w:rFonts w:hint="eastAsia"/>
        </w:rPr>
        <w:t xml:space="preserve">Rem </w:t>
      </w:r>
      <w:r>
        <w:rPr>
          <w:rFonts w:hint="eastAsia"/>
        </w:rPr>
        <w:t>声明变量类型</w:t>
      </w:r>
    </w:p>
    <w:p w14:paraId="457C8C2E" w14:textId="7C83C25D" w:rsidR="00DD12D3" w:rsidRDefault="00DD12D3" w:rsidP="00DD12D3">
      <w:r>
        <w:rPr>
          <w:rFonts w:hint="eastAsia"/>
        </w:rPr>
        <w:t xml:space="preserve">Rem </w:t>
      </w:r>
      <w:r>
        <w:rPr>
          <w:rFonts w:hint="eastAsia"/>
        </w:rPr>
        <w:t>若数据量巨大，循环遍历的次数超过变量的范围会报错，需要修改变量的数据类型由</w:t>
      </w:r>
      <w:r>
        <w:rPr>
          <w:rFonts w:hint="eastAsia"/>
        </w:rPr>
        <w:t>Integer</w:t>
      </w:r>
      <w:r>
        <w:rPr>
          <w:rFonts w:hint="eastAsia"/>
        </w:rPr>
        <w:t>变为</w:t>
      </w:r>
      <w:r>
        <w:rPr>
          <w:rFonts w:hint="eastAsia"/>
        </w:rPr>
        <w:t>Long</w:t>
      </w:r>
    </w:p>
    <w:p w14:paraId="561AA111" w14:textId="65C45934" w:rsidR="00DD12D3" w:rsidRDefault="00DD12D3" w:rsidP="00DD12D3">
      <w:r>
        <w:rPr>
          <w:rFonts w:hint="eastAsia"/>
        </w:rPr>
        <w:t xml:space="preserve">Rem Integer </w:t>
      </w:r>
      <w:r>
        <w:rPr>
          <w:rFonts w:hint="eastAsia"/>
        </w:rPr>
        <w:t>变量存储为</w:t>
      </w:r>
      <w:r>
        <w:rPr>
          <w:rFonts w:hint="eastAsia"/>
        </w:rPr>
        <w:t xml:space="preserve"> 16 </w:t>
      </w:r>
      <w:r>
        <w:rPr>
          <w:rFonts w:hint="eastAsia"/>
        </w:rPr>
        <w:t>位（</w:t>
      </w:r>
      <w:r>
        <w:rPr>
          <w:rFonts w:hint="eastAsia"/>
        </w:rPr>
        <w:t xml:space="preserve">2 </w:t>
      </w:r>
      <w:r>
        <w:rPr>
          <w:rFonts w:hint="eastAsia"/>
        </w:rPr>
        <w:t>字节）数字，值范围为</w:t>
      </w:r>
      <w:r>
        <w:rPr>
          <w:rFonts w:hint="eastAsia"/>
        </w:rPr>
        <w:t xml:space="preserve"> -32,768 </w:t>
      </w:r>
      <w:r>
        <w:rPr>
          <w:rFonts w:hint="eastAsia"/>
        </w:rPr>
        <w:t>至</w:t>
      </w:r>
      <w:r>
        <w:rPr>
          <w:rFonts w:hint="eastAsia"/>
        </w:rPr>
        <w:t xml:space="preserve"> 32,767</w:t>
      </w:r>
    </w:p>
    <w:p w14:paraId="2F5EE002" w14:textId="389EFDA0" w:rsidR="00026A73" w:rsidRPr="00D400F0" w:rsidRDefault="00DD12D3" w:rsidP="00DD12D3">
      <w:r>
        <w:rPr>
          <w:rFonts w:hint="eastAsia"/>
        </w:rPr>
        <w:t xml:space="preserve">Rem </w:t>
      </w:r>
      <w:r>
        <w:rPr>
          <w:rFonts w:hint="eastAsia"/>
        </w:rPr>
        <w:t>支持的数据类型包括</w:t>
      </w:r>
      <w:r>
        <w:rPr>
          <w:rFonts w:hint="eastAsia"/>
        </w:rPr>
        <w:t xml:space="preserve"> </w:t>
      </w:r>
      <w:r>
        <w:rPr>
          <w:rFonts w:hint="eastAsia"/>
        </w:rPr>
        <w:t>：</w:t>
      </w:r>
      <w:r>
        <w:rPr>
          <w:rFonts w:hint="eastAsia"/>
        </w:rPr>
        <w:t>Variant</w:t>
      </w:r>
      <w:r>
        <w:rPr>
          <w:rFonts w:hint="eastAsia"/>
        </w:rPr>
        <w:t>、</w:t>
      </w:r>
      <w:r>
        <w:rPr>
          <w:rFonts w:hint="eastAsia"/>
        </w:rPr>
        <w:t xml:space="preserve">Byte </w:t>
      </w:r>
      <w:r>
        <w:rPr>
          <w:rFonts w:hint="eastAsia"/>
        </w:rPr>
        <w:t>、</w:t>
      </w:r>
      <w:r>
        <w:rPr>
          <w:rFonts w:hint="eastAsia"/>
        </w:rPr>
        <w:t xml:space="preserve"> Boolean </w:t>
      </w:r>
      <w:r>
        <w:rPr>
          <w:rFonts w:hint="eastAsia"/>
        </w:rPr>
        <w:t>、</w:t>
      </w:r>
      <w:r>
        <w:rPr>
          <w:rFonts w:hint="eastAsia"/>
        </w:rPr>
        <w:t xml:space="preserve"> Integer </w:t>
      </w:r>
      <w:r>
        <w:rPr>
          <w:rFonts w:hint="eastAsia"/>
        </w:rPr>
        <w:t>、</w:t>
      </w:r>
      <w:r>
        <w:rPr>
          <w:rFonts w:hint="eastAsia"/>
        </w:rPr>
        <w:t xml:space="preserve"> Long </w:t>
      </w:r>
      <w:r>
        <w:rPr>
          <w:rFonts w:hint="eastAsia"/>
        </w:rPr>
        <w:t>、</w:t>
      </w:r>
      <w:r>
        <w:rPr>
          <w:rFonts w:hint="eastAsia"/>
        </w:rPr>
        <w:t xml:space="preserve"> Single </w:t>
      </w:r>
      <w:r>
        <w:rPr>
          <w:rFonts w:hint="eastAsia"/>
        </w:rPr>
        <w:t>、</w:t>
      </w:r>
      <w:r>
        <w:rPr>
          <w:rFonts w:hint="eastAsia"/>
        </w:rPr>
        <w:t xml:space="preserve"> Double </w:t>
      </w:r>
      <w:r>
        <w:rPr>
          <w:rFonts w:hint="eastAsia"/>
        </w:rPr>
        <w:t>、</w:t>
      </w:r>
      <w:r>
        <w:rPr>
          <w:rFonts w:hint="eastAsia"/>
        </w:rPr>
        <w:t xml:space="preserve"> Currency </w:t>
      </w:r>
      <w:r>
        <w:rPr>
          <w:rFonts w:hint="eastAsia"/>
        </w:rPr>
        <w:t>、</w:t>
      </w:r>
      <w:r>
        <w:rPr>
          <w:rFonts w:hint="eastAsia"/>
        </w:rPr>
        <w:t xml:space="preserve">Decimal </w:t>
      </w:r>
      <w:r>
        <w:rPr>
          <w:rFonts w:hint="eastAsia"/>
        </w:rPr>
        <w:t>、</w:t>
      </w:r>
      <w:r>
        <w:rPr>
          <w:rFonts w:hint="eastAsia"/>
        </w:rPr>
        <w:t xml:space="preserve"> Date </w:t>
      </w:r>
      <w:r>
        <w:rPr>
          <w:rFonts w:hint="eastAsia"/>
        </w:rPr>
        <w:t>、</w:t>
      </w:r>
      <w:r>
        <w:rPr>
          <w:rFonts w:hint="eastAsia"/>
        </w:rPr>
        <w:t xml:space="preserve"> Object </w:t>
      </w:r>
      <w:r>
        <w:rPr>
          <w:rFonts w:hint="eastAsia"/>
        </w:rPr>
        <w:t>和</w:t>
      </w:r>
      <w:r>
        <w:rPr>
          <w:rFonts w:hint="eastAsia"/>
        </w:rPr>
        <w:t xml:space="preserve"> String</w:t>
      </w:r>
    </w:p>
    <w:p w14:paraId="4CEB399C" w14:textId="0AF31097" w:rsidR="00BB17C6" w:rsidRDefault="00AC425F" w:rsidP="00BB17C6">
      <w:pPr>
        <w:pStyle w:val="1"/>
        <w:numPr>
          <w:ilvl w:val="0"/>
          <w:numId w:val="2"/>
        </w:numPr>
        <w:spacing w:line="300" w:lineRule="auto"/>
        <w:ind w:left="0" w:firstLine="0"/>
      </w:pPr>
      <w:bookmarkStart w:id="40" w:name="_Hlk164154761"/>
      <w:bookmarkStart w:id="41" w:name="_Toc169613106"/>
      <w:r>
        <w:rPr>
          <w:rFonts w:hint="eastAsia"/>
        </w:rPr>
        <w:lastRenderedPageBreak/>
        <w:t>附件：数据处理编程</w:t>
      </w:r>
      <w:r w:rsidR="00BB17C6">
        <w:rPr>
          <w:rFonts w:hint="eastAsia"/>
        </w:rPr>
        <w:t>参考引用</w:t>
      </w:r>
      <w:bookmarkEnd w:id="41"/>
    </w:p>
    <w:p w14:paraId="48577996" w14:textId="6063974C" w:rsidR="00B0384A" w:rsidRDefault="00B0384A" w:rsidP="00B0384A">
      <w:pPr>
        <w:pStyle w:val="2"/>
        <w:numPr>
          <w:ilvl w:val="1"/>
          <w:numId w:val="2"/>
        </w:numPr>
        <w:tabs>
          <w:tab w:val="clear" w:pos="432"/>
        </w:tabs>
        <w:spacing w:line="300" w:lineRule="auto"/>
      </w:pPr>
      <w:bookmarkStart w:id="42" w:name="_Toc169613107"/>
      <w:bookmarkEnd w:id="40"/>
      <w:r>
        <w:rPr>
          <w:rFonts w:hint="eastAsia"/>
        </w:rPr>
        <w:t>社区</w:t>
      </w:r>
      <w:bookmarkEnd w:id="42"/>
    </w:p>
    <w:p w14:paraId="5EE05684" w14:textId="0DF13080" w:rsidR="00B0384A" w:rsidRPr="00524A62" w:rsidRDefault="00B0384A" w:rsidP="00B0384A">
      <w:pPr>
        <w:pStyle w:val="3"/>
        <w:numPr>
          <w:ilvl w:val="2"/>
          <w:numId w:val="3"/>
        </w:numPr>
        <w:ind w:left="720" w:hanging="720"/>
      </w:pPr>
      <w:bookmarkStart w:id="43" w:name="_Toc169613108"/>
      <w:r>
        <w:rPr>
          <w:rFonts w:hint="eastAsia"/>
        </w:rPr>
        <w:t>GitHub</w:t>
      </w:r>
      <w:bookmarkEnd w:id="43"/>
    </w:p>
    <w:p w14:paraId="4F1C515A" w14:textId="4F9EAF50" w:rsidR="00B0384A" w:rsidRDefault="00B0384A" w:rsidP="00B0384A">
      <w:r>
        <w:rPr>
          <w:rFonts w:hint="eastAsia"/>
        </w:rPr>
        <w:t>官网：</w:t>
      </w:r>
      <w:hyperlink r:id="rId8" w:history="1">
        <w:r w:rsidRPr="00453BB7">
          <w:rPr>
            <w:rStyle w:val="a3"/>
          </w:rPr>
          <w:t>https://github.com/</w:t>
        </w:r>
      </w:hyperlink>
    </w:p>
    <w:p w14:paraId="15B87EBC" w14:textId="35286B86" w:rsidR="00B0384A" w:rsidRDefault="00B0384A" w:rsidP="00B0384A">
      <w:r>
        <w:rPr>
          <w:rFonts w:hint="eastAsia"/>
        </w:rPr>
        <w:t>国际知名开源社区。</w:t>
      </w:r>
    </w:p>
    <w:p w14:paraId="00F18621" w14:textId="2CBB0C94" w:rsidR="00B0384A" w:rsidRPr="00524A62" w:rsidRDefault="00B0384A" w:rsidP="00B0384A">
      <w:pPr>
        <w:pStyle w:val="3"/>
        <w:numPr>
          <w:ilvl w:val="2"/>
          <w:numId w:val="3"/>
        </w:numPr>
        <w:ind w:left="720" w:hanging="720"/>
      </w:pPr>
      <w:bookmarkStart w:id="44" w:name="_Toc169613109"/>
      <w:r>
        <w:t>G</w:t>
      </w:r>
      <w:r>
        <w:rPr>
          <w:rFonts w:hint="eastAsia"/>
        </w:rPr>
        <w:t>itlab</w:t>
      </w:r>
      <w:bookmarkEnd w:id="44"/>
    </w:p>
    <w:p w14:paraId="53C18C1B" w14:textId="7DA2A016" w:rsidR="00B0384A" w:rsidRDefault="00B0384A" w:rsidP="00B0384A">
      <w:r>
        <w:rPr>
          <w:rFonts w:hint="eastAsia"/>
        </w:rPr>
        <w:t>官网：</w:t>
      </w:r>
      <w:hyperlink r:id="rId9" w:history="1">
        <w:r w:rsidRPr="00453BB7">
          <w:rPr>
            <w:rStyle w:val="a3"/>
          </w:rPr>
          <w:t>https://about.gitlab.com/</w:t>
        </w:r>
      </w:hyperlink>
    </w:p>
    <w:p w14:paraId="6377AB3F" w14:textId="2D126138" w:rsidR="00B0384A" w:rsidRPr="00BA602D" w:rsidRDefault="00B0384A" w:rsidP="00B0384A">
      <w:r>
        <w:rPr>
          <w:rFonts w:hint="eastAsia"/>
        </w:rPr>
        <w:t>知名开源社区。</w:t>
      </w:r>
    </w:p>
    <w:p w14:paraId="082CFC32" w14:textId="207CFBE4" w:rsidR="00B0384A" w:rsidRPr="00524A62" w:rsidRDefault="00B0384A" w:rsidP="00B0384A">
      <w:pPr>
        <w:pStyle w:val="3"/>
        <w:numPr>
          <w:ilvl w:val="2"/>
          <w:numId w:val="3"/>
        </w:numPr>
        <w:ind w:left="720" w:hanging="720"/>
      </w:pPr>
      <w:bookmarkStart w:id="45" w:name="_Toc169613110"/>
      <w:r>
        <w:rPr>
          <w:rFonts w:hint="eastAsia"/>
        </w:rPr>
        <w:t>Gitee</w:t>
      </w:r>
      <w:bookmarkEnd w:id="45"/>
    </w:p>
    <w:p w14:paraId="40D3AF2E" w14:textId="533AE1F0" w:rsidR="00B0384A" w:rsidRDefault="007B4A58" w:rsidP="00B0384A">
      <w:r>
        <w:rPr>
          <w:rFonts w:hint="eastAsia"/>
        </w:rPr>
        <w:t>官网：</w:t>
      </w:r>
      <w:hyperlink r:id="rId10" w:history="1">
        <w:r w:rsidRPr="00453BB7">
          <w:rPr>
            <w:rStyle w:val="a3"/>
          </w:rPr>
          <w:t>https://gitee.com/</w:t>
        </w:r>
      </w:hyperlink>
    </w:p>
    <w:p w14:paraId="778F1CF9" w14:textId="0AA6965B" w:rsidR="00B0384A" w:rsidRPr="00B0384A" w:rsidRDefault="007B4A58" w:rsidP="00B0384A">
      <w:r>
        <w:rPr>
          <w:rFonts w:hint="eastAsia"/>
        </w:rPr>
        <w:t>中国开源社区。</w:t>
      </w:r>
    </w:p>
    <w:p w14:paraId="770E0084" w14:textId="37A4E6F6" w:rsidR="00BB17C6" w:rsidRDefault="00BB17C6" w:rsidP="00BB17C6">
      <w:pPr>
        <w:pStyle w:val="2"/>
        <w:numPr>
          <w:ilvl w:val="1"/>
          <w:numId w:val="2"/>
        </w:numPr>
        <w:tabs>
          <w:tab w:val="clear" w:pos="432"/>
        </w:tabs>
        <w:spacing w:line="300" w:lineRule="auto"/>
      </w:pPr>
      <w:bookmarkStart w:id="46" w:name="_Toc169613111"/>
      <w:r>
        <w:rPr>
          <w:rFonts w:hint="eastAsia"/>
        </w:rPr>
        <w:t>论坛</w:t>
      </w:r>
      <w:bookmarkEnd w:id="46"/>
    </w:p>
    <w:p w14:paraId="610B901A" w14:textId="77777777" w:rsidR="00E56DBF" w:rsidRPr="00E56DBF" w:rsidRDefault="00E56DBF" w:rsidP="00E56DBF">
      <w:pPr>
        <w:pStyle w:val="3"/>
        <w:numPr>
          <w:ilvl w:val="2"/>
          <w:numId w:val="3"/>
        </w:numPr>
        <w:ind w:left="720" w:hanging="720"/>
      </w:pPr>
      <w:bookmarkStart w:id="47" w:name="_Toc169613112"/>
      <w:r w:rsidRPr="00E56DBF">
        <w:t>StackOverflow</w:t>
      </w:r>
      <w:bookmarkEnd w:id="47"/>
    </w:p>
    <w:p w14:paraId="7947365F" w14:textId="078DABFC" w:rsidR="00E56DBF" w:rsidRDefault="00E56DBF" w:rsidP="00BB17C6">
      <w:r>
        <w:rPr>
          <w:rFonts w:hint="eastAsia"/>
        </w:rPr>
        <w:t>官网：</w:t>
      </w:r>
      <w:hyperlink r:id="rId11" w:history="1">
        <w:r w:rsidRPr="00453BB7">
          <w:rPr>
            <w:rStyle w:val="a3"/>
          </w:rPr>
          <w:t>https://stackoverflow.com/</w:t>
        </w:r>
      </w:hyperlink>
    </w:p>
    <w:p w14:paraId="23C636FD" w14:textId="07FA2A32" w:rsidR="00BB17C6" w:rsidRDefault="00E56DBF" w:rsidP="00BB17C6">
      <w:r>
        <w:rPr>
          <w:rFonts w:hint="eastAsia"/>
        </w:rPr>
        <w:t>程序猿交流好去处。</w:t>
      </w:r>
    </w:p>
    <w:p w14:paraId="38E98660" w14:textId="060D6F83" w:rsidR="00E56DBF" w:rsidRPr="00E56DBF" w:rsidRDefault="00E56DBF" w:rsidP="00E56DBF">
      <w:pPr>
        <w:pStyle w:val="3"/>
        <w:numPr>
          <w:ilvl w:val="2"/>
          <w:numId w:val="3"/>
        </w:numPr>
        <w:ind w:left="720" w:hanging="720"/>
      </w:pPr>
      <w:bookmarkStart w:id="48" w:name="_Toc169613113"/>
      <w:r>
        <w:rPr>
          <w:rFonts w:hint="eastAsia"/>
        </w:rPr>
        <w:t>Excel</w:t>
      </w:r>
      <w:r>
        <w:t>H</w:t>
      </w:r>
      <w:r>
        <w:rPr>
          <w:rFonts w:hint="eastAsia"/>
        </w:rPr>
        <w:t>ome</w:t>
      </w:r>
      <w:bookmarkEnd w:id="48"/>
    </w:p>
    <w:p w14:paraId="23316482" w14:textId="00987838" w:rsidR="00E56DBF" w:rsidRDefault="00E56DBF" w:rsidP="00BB17C6">
      <w:r>
        <w:rPr>
          <w:rFonts w:hint="eastAsia"/>
        </w:rPr>
        <w:t>官网：</w:t>
      </w:r>
      <w:hyperlink r:id="rId12" w:history="1">
        <w:r w:rsidRPr="00453BB7">
          <w:rPr>
            <w:rStyle w:val="a3"/>
          </w:rPr>
          <w:t>https://club.excelhome.net/</w:t>
        </w:r>
      </w:hyperlink>
    </w:p>
    <w:p w14:paraId="35514B48" w14:textId="6A420DB5" w:rsidR="00E56DBF" w:rsidRPr="00E56DBF" w:rsidRDefault="00957093" w:rsidP="00BB17C6">
      <w:r>
        <w:rPr>
          <w:rFonts w:hint="eastAsia"/>
        </w:rPr>
        <w:t>Excel</w:t>
      </w:r>
      <w:r>
        <w:rPr>
          <w:rFonts w:hint="eastAsia"/>
        </w:rPr>
        <w:t>、</w:t>
      </w:r>
      <w:r>
        <w:rPr>
          <w:rFonts w:hint="eastAsia"/>
        </w:rPr>
        <w:t>Word</w:t>
      </w:r>
      <w:r>
        <w:rPr>
          <w:rFonts w:hint="eastAsia"/>
        </w:rPr>
        <w:t>、</w:t>
      </w:r>
      <w:r>
        <w:t>A</w:t>
      </w:r>
      <w:r>
        <w:rPr>
          <w:rFonts w:hint="eastAsia"/>
        </w:rPr>
        <w:t>ccess</w:t>
      </w:r>
      <w:r>
        <w:rPr>
          <w:rFonts w:hint="eastAsia"/>
        </w:rPr>
        <w:t>、</w:t>
      </w:r>
      <w:r>
        <w:rPr>
          <w:rFonts w:hint="eastAsia"/>
        </w:rPr>
        <w:t>PPT</w:t>
      </w:r>
      <w:r>
        <w:rPr>
          <w:rFonts w:hint="eastAsia"/>
        </w:rPr>
        <w:t>、</w:t>
      </w:r>
      <w:r>
        <w:t>VBA</w:t>
      </w:r>
      <w:r>
        <w:rPr>
          <w:rFonts w:hint="eastAsia"/>
        </w:rPr>
        <w:t>等</w:t>
      </w:r>
      <w:r w:rsidR="00E56DBF">
        <w:t>O</w:t>
      </w:r>
      <w:r w:rsidR="00E56DBF">
        <w:rPr>
          <w:rFonts w:hint="eastAsia"/>
        </w:rPr>
        <w:t>ffice</w:t>
      </w:r>
      <w:r w:rsidR="00E56DBF">
        <w:rPr>
          <w:rFonts w:hint="eastAsia"/>
        </w:rPr>
        <w:t>学习，提升效率。</w:t>
      </w:r>
    </w:p>
    <w:p w14:paraId="2CD0C334" w14:textId="37F2D35F" w:rsidR="00E56DBF" w:rsidRPr="00E56DBF" w:rsidRDefault="00D2231A" w:rsidP="00E56DBF">
      <w:pPr>
        <w:pStyle w:val="3"/>
        <w:numPr>
          <w:ilvl w:val="2"/>
          <w:numId w:val="3"/>
        </w:numPr>
        <w:ind w:left="720" w:hanging="720"/>
      </w:pPr>
      <w:bookmarkStart w:id="49" w:name="_Toc169613114"/>
      <w:r>
        <w:rPr>
          <w:rFonts w:hint="eastAsia"/>
        </w:rPr>
        <w:lastRenderedPageBreak/>
        <w:t>海川化工论坛</w:t>
      </w:r>
      <w:bookmarkEnd w:id="49"/>
    </w:p>
    <w:p w14:paraId="0E7154D9" w14:textId="6C2B187B" w:rsidR="00E56DBF" w:rsidRDefault="00D2231A" w:rsidP="00BB17C6">
      <w:r>
        <w:rPr>
          <w:rFonts w:hint="eastAsia"/>
        </w:rPr>
        <w:t>官网：</w:t>
      </w:r>
      <w:hyperlink r:id="rId13" w:history="1">
        <w:r w:rsidRPr="00453BB7">
          <w:rPr>
            <w:rStyle w:val="a3"/>
          </w:rPr>
          <w:t>https://bbs.hcbbs.com/</w:t>
        </w:r>
      </w:hyperlink>
    </w:p>
    <w:p w14:paraId="4BFDC7D7" w14:textId="5E48B856" w:rsidR="00E56DBF" w:rsidRDefault="00D2231A" w:rsidP="00BB17C6">
      <w:r>
        <w:rPr>
          <w:rFonts w:hint="eastAsia"/>
        </w:rPr>
        <w:t>化工人员交流群，各种软件、工具、知识交流。</w:t>
      </w:r>
    </w:p>
    <w:p w14:paraId="48226D5D" w14:textId="2F502375" w:rsidR="003520C4" w:rsidRPr="00E56DBF" w:rsidRDefault="003520C4" w:rsidP="003520C4">
      <w:pPr>
        <w:pStyle w:val="3"/>
        <w:numPr>
          <w:ilvl w:val="2"/>
          <w:numId w:val="3"/>
        </w:numPr>
        <w:ind w:left="720" w:hanging="720"/>
      </w:pPr>
      <w:bookmarkStart w:id="50" w:name="_Toc169613115"/>
      <w:r>
        <w:rPr>
          <w:rFonts w:hint="eastAsia"/>
        </w:rPr>
        <w:t>吾爱破解</w:t>
      </w:r>
      <w:r>
        <w:rPr>
          <w:rFonts w:hint="eastAsia"/>
        </w:rPr>
        <w:t>论坛</w:t>
      </w:r>
      <w:bookmarkEnd w:id="50"/>
    </w:p>
    <w:p w14:paraId="6BCA6F0F" w14:textId="39690689" w:rsidR="003520C4" w:rsidRDefault="003520C4" w:rsidP="003520C4">
      <w:r>
        <w:rPr>
          <w:rFonts w:hint="eastAsia"/>
        </w:rPr>
        <w:t>官网：</w:t>
      </w:r>
      <w:hyperlink r:id="rId14" w:history="1">
        <w:r w:rsidRPr="00DE360F">
          <w:rPr>
            <w:rStyle w:val="a3"/>
          </w:rPr>
          <w:t>https://www.52pojie.cn/</w:t>
        </w:r>
      </w:hyperlink>
    </w:p>
    <w:p w14:paraId="50139054" w14:textId="62F98795" w:rsidR="003520C4" w:rsidRPr="00BA602D" w:rsidRDefault="003520C4" w:rsidP="003520C4">
      <w:r>
        <w:rPr>
          <w:rFonts w:hint="eastAsia"/>
        </w:rPr>
        <w:t>软件</w:t>
      </w:r>
      <w:r>
        <w:rPr>
          <w:rFonts w:hint="eastAsia"/>
        </w:rPr>
        <w:t>人员交流群，各种软件、工具、知识交流。</w:t>
      </w:r>
    </w:p>
    <w:p w14:paraId="26D4ADF6" w14:textId="77777777" w:rsidR="003520C4" w:rsidRPr="003520C4" w:rsidRDefault="003520C4" w:rsidP="00BB17C6">
      <w:pPr>
        <w:rPr>
          <w:rFonts w:hint="eastAsia"/>
        </w:rPr>
      </w:pPr>
    </w:p>
    <w:p w14:paraId="06383F23" w14:textId="176DC2F6" w:rsidR="00BB17C6" w:rsidRDefault="00BB17C6" w:rsidP="00BB17C6">
      <w:pPr>
        <w:pStyle w:val="2"/>
        <w:numPr>
          <w:ilvl w:val="1"/>
          <w:numId w:val="2"/>
        </w:numPr>
        <w:tabs>
          <w:tab w:val="clear" w:pos="432"/>
        </w:tabs>
        <w:spacing w:line="300" w:lineRule="auto"/>
      </w:pPr>
      <w:bookmarkStart w:id="51" w:name="_Toc169613116"/>
      <w:r>
        <w:rPr>
          <w:rFonts w:hint="eastAsia"/>
        </w:rPr>
        <w:t>SQL</w:t>
      </w:r>
      <w:bookmarkEnd w:id="51"/>
    </w:p>
    <w:p w14:paraId="36DAD02C" w14:textId="01667455" w:rsidR="00BB17C6" w:rsidRDefault="00D2231A" w:rsidP="00D2231A">
      <w:r>
        <w:rPr>
          <w:rFonts w:hint="eastAsia"/>
        </w:rPr>
        <w:t>《</w:t>
      </w:r>
      <w:r>
        <w:rPr>
          <w:rFonts w:hint="eastAsia"/>
        </w:rPr>
        <w:t>SQL</w:t>
      </w:r>
      <w:r>
        <w:rPr>
          <w:rFonts w:hint="eastAsia"/>
        </w:rPr>
        <w:t>必知必会》</w:t>
      </w:r>
    </w:p>
    <w:p w14:paraId="413D4789" w14:textId="77777777" w:rsidR="000C5492" w:rsidRDefault="0023371E" w:rsidP="00D2231A">
      <w:r w:rsidRPr="0023371E">
        <w:rPr>
          <w:rFonts w:hint="eastAsia"/>
        </w:rPr>
        <w:t>SqlCel</w:t>
      </w:r>
      <w:r w:rsidRPr="0023371E">
        <w:rPr>
          <w:rFonts w:hint="eastAsia"/>
        </w:rPr>
        <w:t>：</w:t>
      </w:r>
    </w:p>
    <w:p w14:paraId="52898059" w14:textId="79821455" w:rsidR="0023371E" w:rsidRDefault="002B554B" w:rsidP="00D2231A">
      <w:hyperlink r:id="rId15" w:history="1">
        <w:r w:rsidR="000C5492" w:rsidRPr="00453BB7">
          <w:rPr>
            <w:rStyle w:val="a3"/>
          </w:rPr>
          <w:t>https://sqlcel.com/</w:t>
        </w:r>
      </w:hyperlink>
    </w:p>
    <w:p w14:paraId="3C092B2F" w14:textId="77777777" w:rsidR="000C5492" w:rsidRDefault="00AD14A9" w:rsidP="00D2231A">
      <w:r>
        <w:rPr>
          <w:rFonts w:hint="eastAsia"/>
        </w:rPr>
        <w:t>S</w:t>
      </w:r>
      <w:r>
        <w:t>PL</w:t>
      </w:r>
      <w:r>
        <w:rPr>
          <w:rFonts w:hint="eastAsia"/>
        </w:rPr>
        <w:t>教程：</w:t>
      </w:r>
    </w:p>
    <w:p w14:paraId="382D7C49" w14:textId="70FF42EB" w:rsidR="000C5492" w:rsidRDefault="002B554B" w:rsidP="00D2231A">
      <w:hyperlink r:id="rId16" w:history="1">
        <w:r w:rsidR="000C5492" w:rsidRPr="00453BB7">
          <w:rPr>
            <w:rStyle w:val="a3"/>
          </w:rPr>
          <w:t>https://www.raqsoft.com.cn/p</w:t>
        </w:r>
      </w:hyperlink>
    </w:p>
    <w:p w14:paraId="2E1D232F" w14:textId="40146339" w:rsidR="000C5492" w:rsidRDefault="002B554B" w:rsidP="00D2231A">
      <w:hyperlink r:id="rId17" w:history="1">
        <w:r w:rsidR="0023371E" w:rsidRPr="00453BB7">
          <w:rPr>
            <w:rStyle w:val="a3"/>
          </w:rPr>
          <w:t>https://www.raqsoft.com.cn</w:t>
        </w:r>
      </w:hyperlink>
    </w:p>
    <w:p w14:paraId="1FE649D7" w14:textId="692F472A" w:rsidR="00AD14A9" w:rsidRDefault="002B554B" w:rsidP="00D2231A">
      <w:hyperlink r:id="rId18" w:history="1">
        <w:r w:rsidR="000C5492" w:rsidRPr="00453BB7">
          <w:rPr>
            <w:rStyle w:val="a3"/>
          </w:rPr>
          <w:t>https://c.raqsoft.com.cn/article/1649301821440</w:t>
        </w:r>
      </w:hyperlink>
    </w:p>
    <w:p w14:paraId="4FBEB6D0" w14:textId="77777777" w:rsidR="000C5492" w:rsidRDefault="00EC3B6A" w:rsidP="00D2231A">
      <w:r w:rsidRPr="00EC3B6A">
        <w:t>Chat2DB</w:t>
      </w:r>
      <w:r>
        <w:rPr>
          <w:rFonts w:hint="eastAsia"/>
        </w:rPr>
        <w:t>：</w:t>
      </w:r>
    </w:p>
    <w:p w14:paraId="7973FE67" w14:textId="52DACA20" w:rsidR="00EC3B6A" w:rsidRDefault="002B554B" w:rsidP="00D2231A">
      <w:hyperlink r:id="rId19" w:history="1">
        <w:r w:rsidR="000C5492" w:rsidRPr="00453BB7">
          <w:rPr>
            <w:rStyle w:val="a3"/>
          </w:rPr>
          <w:t>https://github.com/alibaba/Chat2DB/releases</w:t>
        </w:r>
      </w:hyperlink>
    </w:p>
    <w:p w14:paraId="5CF87ED3" w14:textId="77777777" w:rsidR="000C5492" w:rsidRDefault="00D2231A" w:rsidP="00D2231A">
      <w:r>
        <w:rPr>
          <w:rFonts w:hint="eastAsia"/>
        </w:rPr>
        <w:t>SQL</w:t>
      </w:r>
      <w:r>
        <w:rPr>
          <w:rFonts w:hint="eastAsia"/>
        </w:rPr>
        <w:t>菜鸟教程</w:t>
      </w:r>
      <w:r w:rsidR="00435388">
        <w:rPr>
          <w:rFonts w:hint="eastAsia"/>
        </w:rPr>
        <w:t>：</w:t>
      </w:r>
    </w:p>
    <w:p w14:paraId="0E56C7E1" w14:textId="442647B5" w:rsidR="00D2231A" w:rsidRDefault="002B554B" w:rsidP="00D2231A">
      <w:hyperlink r:id="rId20" w:history="1">
        <w:r w:rsidR="00435388" w:rsidRPr="00453BB7">
          <w:rPr>
            <w:rStyle w:val="a3"/>
          </w:rPr>
          <w:t>https://www.runoob.com/sql/sql-tutorial.html</w:t>
        </w:r>
      </w:hyperlink>
    </w:p>
    <w:p w14:paraId="25D5845B" w14:textId="77777777" w:rsidR="000C5492" w:rsidRDefault="00D2231A" w:rsidP="00D2231A">
      <w:r>
        <w:rPr>
          <w:rFonts w:hint="eastAsia"/>
        </w:rPr>
        <w:t>SQLite</w:t>
      </w:r>
      <w:r>
        <w:rPr>
          <w:rFonts w:hint="eastAsia"/>
        </w:rPr>
        <w:t>菜鸟教程</w:t>
      </w:r>
      <w:r w:rsidR="00435388">
        <w:rPr>
          <w:rFonts w:hint="eastAsia"/>
        </w:rPr>
        <w:t>：</w:t>
      </w:r>
      <w:r>
        <w:t xml:space="preserve"> </w:t>
      </w:r>
    </w:p>
    <w:p w14:paraId="2BCCE30D" w14:textId="78688B09" w:rsidR="00D2231A" w:rsidRDefault="002B554B" w:rsidP="00D2231A">
      <w:hyperlink r:id="rId21" w:history="1">
        <w:r w:rsidR="000C5492" w:rsidRPr="00453BB7">
          <w:rPr>
            <w:rStyle w:val="a3"/>
          </w:rPr>
          <w:t>https://www.runoob.com/sqlite/sqlite-tutorial.html</w:t>
        </w:r>
      </w:hyperlink>
    </w:p>
    <w:p w14:paraId="4E30B8D0" w14:textId="77777777" w:rsidR="000C5492" w:rsidRDefault="00D2231A" w:rsidP="00D2231A">
      <w:r>
        <w:rPr>
          <w:rFonts w:hint="eastAsia"/>
        </w:rPr>
        <w:t>ExcelHome</w:t>
      </w:r>
      <w:r>
        <w:rPr>
          <w:rFonts w:hint="eastAsia"/>
        </w:rPr>
        <w:t>论坛</w:t>
      </w:r>
      <w:r w:rsidR="00435388">
        <w:rPr>
          <w:rFonts w:hint="eastAsia"/>
        </w:rPr>
        <w:t>：</w:t>
      </w:r>
    </w:p>
    <w:p w14:paraId="6566B527" w14:textId="2659B05B" w:rsidR="00D2231A" w:rsidRDefault="002B554B" w:rsidP="00D2231A">
      <w:hyperlink r:id="rId22" w:history="1">
        <w:r w:rsidR="000E4634" w:rsidRPr="00453BB7">
          <w:rPr>
            <w:rStyle w:val="a3"/>
          </w:rPr>
          <w:t>https://club.excelhome.net/tree/index-10.html</w:t>
        </w:r>
      </w:hyperlink>
    </w:p>
    <w:p w14:paraId="1ACFB046" w14:textId="7636E2A5" w:rsidR="00BB17C6" w:rsidRDefault="00BB17C6" w:rsidP="00BB17C6">
      <w:pPr>
        <w:pStyle w:val="2"/>
        <w:numPr>
          <w:ilvl w:val="1"/>
          <w:numId w:val="2"/>
        </w:numPr>
        <w:tabs>
          <w:tab w:val="clear" w:pos="432"/>
        </w:tabs>
        <w:spacing w:line="300" w:lineRule="auto"/>
      </w:pPr>
      <w:bookmarkStart w:id="52" w:name="_Toc169613117"/>
      <w:r>
        <w:rPr>
          <w:rFonts w:hint="eastAsia"/>
        </w:rPr>
        <w:t>VBA</w:t>
      </w:r>
      <w:bookmarkEnd w:id="52"/>
    </w:p>
    <w:p w14:paraId="3299F49A" w14:textId="77777777" w:rsidR="00C26849" w:rsidRDefault="00C26849" w:rsidP="00C26849">
      <w:r>
        <w:t>Office Visual Basic for Applications (VBA)</w:t>
      </w:r>
    </w:p>
    <w:p w14:paraId="3A8B05E1" w14:textId="6BC7B9F8" w:rsidR="00C26849" w:rsidRDefault="002B554B" w:rsidP="00C26849">
      <w:hyperlink r:id="rId23" w:history="1">
        <w:r w:rsidR="00C26849" w:rsidRPr="00453BB7">
          <w:rPr>
            <w:rStyle w:val="a3"/>
          </w:rPr>
          <w:t>https://learn.microsoft.com/zh-cn/office/vba/api/overview/</w:t>
        </w:r>
      </w:hyperlink>
    </w:p>
    <w:p w14:paraId="32A1BB32" w14:textId="31973F92" w:rsidR="00BB17C6" w:rsidRDefault="00BB17C6" w:rsidP="00BB17C6">
      <w:pPr>
        <w:pStyle w:val="2"/>
        <w:numPr>
          <w:ilvl w:val="1"/>
          <w:numId w:val="2"/>
        </w:numPr>
        <w:tabs>
          <w:tab w:val="clear" w:pos="432"/>
        </w:tabs>
        <w:spacing w:line="300" w:lineRule="auto"/>
      </w:pPr>
      <w:bookmarkStart w:id="53" w:name="_Toc169613118"/>
      <w:r>
        <w:t>JS</w:t>
      </w:r>
      <w:bookmarkEnd w:id="53"/>
    </w:p>
    <w:p w14:paraId="041A6497" w14:textId="77777777" w:rsidR="00316681" w:rsidRDefault="00316681" w:rsidP="00316681">
      <w:r>
        <w:t>The NPM package for Office.js</w:t>
      </w:r>
    </w:p>
    <w:p w14:paraId="0391A5F0" w14:textId="1C0E8A58" w:rsidR="00316681" w:rsidRDefault="002B554B" w:rsidP="00316681">
      <w:hyperlink r:id="rId24" w:history="1">
        <w:r w:rsidR="00316681" w:rsidRPr="00453BB7">
          <w:rPr>
            <w:rStyle w:val="a3"/>
          </w:rPr>
          <w:t>https://github.com/OfficeDev/office-js</w:t>
        </w:r>
      </w:hyperlink>
    </w:p>
    <w:p w14:paraId="05979AB1" w14:textId="77777777" w:rsidR="00316681" w:rsidRDefault="00316681" w:rsidP="00316681"/>
    <w:p w14:paraId="24163C1D" w14:textId="77777777" w:rsidR="00316681" w:rsidRDefault="00316681" w:rsidP="00316681">
      <w:r>
        <w:rPr>
          <w:rFonts w:hint="eastAsia"/>
        </w:rPr>
        <w:t>从</w:t>
      </w:r>
      <w:r>
        <w:rPr>
          <w:rFonts w:hint="eastAsia"/>
        </w:rPr>
        <w:t>Visual Basic</w:t>
      </w:r>
      <w:r>
        <w:rPr>
          <w:rFonts w:hint="eastAsia"/>
        </w:rPr>
        <w:t>转到</w:t>
      </w:r>
      <w:r>
        <w:rPr>
          <w:rFonts w:hint="eastAsia"/>
        </w:rPr>
        <w:t xml:space="preserve"> JavaScript</w:t>
      </w:r>
    </w:p>
    <w:p w14:paraId="126E9CAF" w14:textId="3C385FFA" w:rsidR="00316681" w:rsidRDefault="002B554B" w:rsidP="00316681">
      <w:hyperlink r:id="rId25" w:history="1">
        <w:r w:rsidR="00316681" w:rsidRPr="00453BB7">
          <w:rPr>
            <w:rStyle w:val="a3"/>
          </w:rPr>
          <w:t>https://open.wps.cn/docs/client/wpsLoad</w:t>
        </w:r>
      </w:hyperlink>
    </w:p>
    <w:p w14:paraId="038C329B" w14:textId="66FD5F3A" w:rsidR="00316681" w:rsidRDefault="00316681" w:rsidP="00316681">
      <w:pPr>
        <w:pStyle w:val="2"/>
        <w:numPr>
          <w:ilvl w:val="1"/>
          <w:numId w:val="2"/>
        </w:numPr>
        <w:tabs>
          <w:tab w:val="clear" w:pos="432"/>
        </w:tabs>
        <w:spacing w:line="300" w:lineRule="auto"/>
      </w:pPr>
      <w:bookmarkStart w:id="54" w:name="_Toc169613119"/>
      <w:r w:rsidRPr="00316681">
        <w:t>Python</w:t>
      </w:r>
      <w:bookmarkEnd w:id="54"/>
    </w:p>
    <w:p w14:paraId="31C84693" w14:textId="77777777" w:rsidR="00316681" w:rsidRDefault="00316681" w:rsidP="00316681">
      <w:r>
        <w:t xml:space="preserve">Working with Excel Files in </w:t>
      </w:r>
      <w:bookmarkStart w:id="55" w:name="_Hlk164084636"/>
      <w:r>
        <w:t>Python</w:t>
      </w:r>
      <w:bookmarkEnd w:id="55"/>
    </w:p>
    <w:p w14:paraId="64AFF231" w14:textId="6294E35F" w:rsidR="00BB17C6" w:rsidRDefault="002B554B" w:rsidP="00316681">
      <w:hyperlink r:id="rId26" w:history="1">
        <w:r w:rsidR="00316681" w:rsidRPr="00453BB7">
          <w:rPr>
            <w:rStyle w:val="a3"/>
          </w:rPr>
          <w:t>https://www.python-excel.org/</w:t>
        </w:r>
      </w:hyperlink>
    </w:p>
    <w:p w14:paraId="792488E3" w14:textId="3B31C18E" w:rsidR="00BE6D9D" w:rsidRDefault="00AC425F" w:rsidP="00BE6D9D">
      <w:pPr>
        <w:pStyle w:val="1"/>
        <w:numPr>
          <w:ilvl w:val="0"/>
          <w:numId w:val="2"/>
        </w:numPr>
        <w:spacing w:line="300" w:lineRule="auto"/>
        <w:ind w:left="0" w:firstLine="0"/>
      </w:pPr>
      <w:bookmarkStart w:id="56" w:name="_Toc169613120"/>
      <w:r>
        <w:rPr>
          <w:rFonts w:hint="eastAsia"/>
        </w:rPr>
        <w:lastRenderedPageBreak/>
        <w:t>附件：常见数据处理方式</w:t>
      </w:r>
      <w:r w:rsidR="00652482">
        <w:rPr>
          <w:rFonts w:hint="eastAsia"/>
        </w:rPr>
        <w:t>分析</w:t>
      </w:r>
      <w:bookmarkEnd w:id="56"/>
    </w:p>
    <w:p w14:paraId="09A4779C" w14:textId="77777777" w:rsidR="00BE6D9D" w:rsidRPr="001C59D2" w:rsidRDefault="00BE6D9D" w:rsidP="00BE6D9D">
      <w:r>
        <w:rPr>
          <w:rFonts w:hint="eastAsia"/>
        </w:rPr>
        <w:t>安装技术人员日常工作中比较常见的××××××××××××××××××××收集存储××××××××××××××××××××分析处理××××××××××××××××××××××××××××××××××××××××导出。</w:t>
      </w:r>
    </w:p>
    <w:p w14:paraId="058D5AFD" w14:textId="77777777" w:rsidR="00BE6D9D" w:rsidRDefault="00BE6D9D" w:rsidP="00BE6D9D">
      <w:pPr>
        <w:pStyle w:val="2"/>
        <w:numPr>
          <w:ilvl w:val="1"/>
          <w:numId w:val="2"/>
        </w:numPr>
        <w:tabs>
          <w:tab w:val="clear" w:pos="432"/>
        </w:tabs>
        <w:spacing w:line="300" w:lineRule="auto"/>
      </w:pPr>
      <w:bookmarkStart w:id="57" w:name="_Toc169613121"/>
      <w:r>
        <w:rPr>
          <w:rFonts w:hint="eastAsia"/>
        </w:rPr>
        <w:t>Excel</w:t>
      </w:r>
      <w:bookmarkEnd w:id="57"/>
    </w:p>
    <w:p w14:paraId="1AE8620C" w14:textId="77777777" w:rsidR="00BE6D9D" w:rsidRDefault="00BE6D9D" w:rsidP="00BE6D9D">
      <w:r>
        <w:rPr>
          <w:rFonts w:hint="eastAsia"/>
        </w:rPr>
        <w:t>项目技术人员使用</w:t>
      </w:r>
      <w:r>
        <w:rPr>
          <w:rFonts w:hint="eastAsia"/>
        </w:rPr>
        <w:t>Excel</w:t>
      </w:r>
      <w:r>
        <w:rPr>
          <w:rFonts w:hint="eastAsia"/>
        </w:rPr>
        <w:t>比较频繁，</w:t>
      </w:r>
      <w:r>
        <w:rPr>
          <w:rFonts w:hint="eastAsia"/>
        </w:rPr>
        <w:t>Excel</w:t>
      </w:r>
      <w:r>
        <w:rPr>
          <w:rFonts w:hint="eastAsia"/>
        </w:rPr>
        <w:t>功能非常强大，一般所用功能不过九牛一毛。×××××××××××××××</w:t>
      </w:r>
      <w:r>
        <w:rPr>
          <w:rFonts w:hint="eastAsia"/>
        </w:rPr>
        <w:t>S</w:t>
      </w:r>
      <w:r>
        <w:t>QL</w:t>
      </w:r>
      <w:r>
        <w:rPr>
          <w:rFonts w:hint="eastAsia"/>
        </w:rPr>
        <w:t>×××××××××××××××××××××××××××××××××××××××××××××××××××××。</w:t>
      </w:r>
    </w:p>
    <w:p w14:paraId="60061A6F" w14:textId="77777777" w:rsidR="00BE6D9D" w:rsidRDefault="00BE6D9D" w:rsidP="00BE6D9D">
      <w:r>
        <w:rPr>
          <w:rFonts w:hint="eastAsia"/>
        </w:rPr>
        <w:t>×××××××××××××××××</w:t>
      </w:r>
      <w:r>
        <w:rPr>
          <w:rFonts w:hint="eastAsia"/>
        </w:rPr>
        <w:t>powerquery</w:t>
      </w:r>
      <w:r>
        <w:rPr>
          <w:rFonts w:hint="eastAsia"/>
        </w:rPr>
        <w:t>×××××××××××××××××。</w:t>
      </w:r>
    </w:p>
    <w:p w14:paraId="6530F761" w14:textId="77777777" w:rsidR="00BE6D9D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58" w:name="_Toc169613122"/>
      <w:r>
        <w:rPr>
          <w:rFonts w:hint="eastAsia"/>
        </w:rPr>
        <w:t>Excel to</w:t>
      </w:r>
      <w:r>
        <w:t xml:space="preserve"> </w:t>
      </w:r>
      <w:r>
        <w:rPr>
          <w:rFonts w:hint="eastAsia"/>
        </w:rPr>
        <w:t>Excel</w:t>
      </w:r>
      <w:bookmarkEnd w:id="58"/>
    </w:p>
    <w:p w14:paraId="228F2306" w14:textId="77777777" w:rsidR="00BE6D9D" w:rsidRDefault="00BE6D9D" w:rsidP="00BE6D9D">
      <w:r>
        <w:rPr>
          <w:rFonts w:hint="eastAsia"/>
        </w:rPr>
        <w:t>不同的表格内容之间进行××××××××××。</w:t>
      </w:r>
    </w:p>
    <w:p w14:paraId="683F6E66" w14:textId="77777777" w:rsidR="00BE6D9D" w:rsidRPr="00761811" w:rsidRDefault="00BE6D9D" w:rsidP="00BE6D9D">
      <w:r>
        <w:rPr>
          <w:rFonts w:hint="eastAsia"/>
        </w:rPr>
        <w:t>复制粘贴××××××××××××。</w:t>
      </w:r>
    </w:p>
    <w:p w14:paraId="647B3B5C" w14:textId="77777777" w:rsidR="00BE6D9D" w:rsidRDefault="00BE6D9D" w:rsidP="00BE6D9D">
      <w:r>
        <w:rPr>
          <w:rFonts w:hint="eastAsia"/>
        </w:rPr>
        <w:t>录制宏××××××××。</w:t>
      </w:r>
    </w:p>
    <w:p w14:paraId="66A11F5F" w14:textId="77777777" w:rsidR="00BE6D9D" w:rsidRDefault="00BE6D9D" w:rsidP="00BE6D9D">
      <w:r>
        <w:rPr>
          <w:rFonts w:hint="eastAsia"/>
        </w:rPr>
        <w:t>利用</w:t>
      </w:r>
      <w:r>
        <w:rPr>
          <w:rFonts w:hint="eastAsia"/>
        </w:rPr>
        <w:t>VBA</w:t>
      </w:r>
      <w:r>
        <w:rPr>
          <w:rFonts w:hint="eastAsia"/>
        </w:rPr>
        <w:t>×××××××××××××××××××××××××××××××××。</w:t>
      </w:r>
    </w:p>
    <w:p w14:paraId="4E3D6F61" w14:textId="77777777" w:rsidR="00BE6D9D" w:rsidRPr="00132D96" w:rsidRDefault="00BE6D9D" w:rsidP="00BE6D9D">
      <w:r>
        <w:rPr>
          <w:rFonts w:hint="eastAsia"/>
        </w:rPr>
        <w:t>利用</w:t>
      </w:r>
      <w:r>
        <w:rPr>
          <w:rFonts w:hint="eastAsia"/>
        </w:rPr>
        <w:t>S</w:t>
      </w:r>
      <w:r>
        <w:t>QL</w:t>
      </w:r>
      <w:r>
        <w:rPr>
          <w:rFonts w:hint="eastAsia"/>
        </w:rPr>
        <w:t>×××××××××××××××××××××××××××。</w:t>
      </w:r>
    </w:p>
    <w:p w14:paraId="25E6BD59" w14:textId="77777777" w:rsidR="00BE6D9D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59" w:name="_Toc169613123"/>
      <w:r>
        <w:rPr>
          <w:rFonts w:hint="eastAsia"/>
        </w:rPr>
        <w:t>Excel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Word</w:t>
      </w:r>
      <w:bookmarkEnd w:id="59"/>
    </w:p>
    <w:p w14:paraId="1FFAC265" w14:textId="77777777" w:rsidR="00BE6D9D" w:rsidRDefault="00BE6D9D" w:rsidP="00BE6D9D">
      <w:r>
        <w:rPr>
          <w:rFonts w:hint="eastAsia"/>
        </w:rPr>
        <w:t>复制粘贴××××××××××××。</w:t>
      </w:r>
    </w:p>
    <w:p w14:paraId="720065F8" w14:textId="77777777" w:rsidR="00BE6D9D" w:rsidRPr="00761811" w:rsidRDefault="00BE6D9D" w:rsidP="00BE6D9D">
      <w:r>
        <w:rPr>
          <w:rFonts w:hint="eastAsia"/>
        </w:rPr>
        <w:t>利用</w:t>
      </w:r>
      <w:r>
        <w:rPr>
          <w:rFonts w:hint="eastAsia"/>
        </w:rPr>
        <w:t>Word</w:t>
      </w:r>
      <w:r>
        <w:rPr>
          <w:rFonts w:hint="eastAsia"/>
        </w:rPr>
        <w:t>的邮件合并功能×××××××适用于比较简单的功能，复杂一点的，邮件合并功能无法满足××××××××××××××××××××××××××。</w:t>
      </w:r>
    </w:p>
    <w:p w14:paraId="1454CDA9" w14:textId="77777777" w:rsidR="00BE6D9D" w:rsidRDefault="00BE6D9D" w:rsidP="00BE6D9D">
      <w:r>
        <w:rPr>
          <w:rFonts w:hint="eastAsia"/>
        </w:rPr>
        <w:t>利用</w:t>
      </w:r>
      <w:r>
        <w:rPr>
          <w:rFonts w:hint="eastAsia"/>
        </w:rPr>
        <w:t>VBA</w:t>
      </w:r>
      <w:r>
        <w:rPr>
          <w:rFonts w:hint="eastAsia"/>
        </w:rPr>
        <w:t>×××××××××××××××××××××××××××××××××。</w:t>
      </w:r>
    </w:p>
    <w:p w14:paraId="14629BE5" w14:textId="77777777" w:rsidR="00BE6D9D" w:rsidRDefault="00BE6D9D" w:rsidP="00BE6D9D">
      <w:r>
        <w:rPr>
          <w:rFonts w:hint="eastAsia"/>
        </w:rPr>
        <w:t>×××××××××××××××××××××××××××××××××××××××××</w:t>
      </w:r>
    </w:p>
    <w:p w14:paraId="26036F51" w14:textId="77777777" w:rsidR="00BE6D9D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60" w:name="_Toc169613124"/>
      <w:r>
        <w:rPr>
          <w:rFonts w:hint="eastAsia"/>
        </w:rPr>
        <w:lastRenderedPageBreak/>
        <w:t>Excel</w:t>
      </w:r>
      <w:r w:rsidRPr="008D6C2D">
        <w:rPr>
          <w:rFonts w:hint="eastAsia"/>
        </w:rP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PDF</w:t>
      </w:r>
      <w:bookmarkEnd w:id="60"/>
    </w:p>
    <w:p w14:paraId="6CD24912" w14:textId="77777777" w:rsidR="00BE6D9D" w:rsidRDefault="00BE6D9D" w:rsidP="00BE6D9D">
      <w:r>
        <w:rPr>
          <w:rFonts w:hint="eastAsia"/>
        </w:rPr>
        <w:t>Excel</w:t>
      </w:r>
      <w:r>
        <w:rPr>
          <w:rFonts w:hint="eastAsia"/>
        </w:rPr>
        <w:t>数据××××××××</w:t>
      </w:r>
      <w:r>
        <w:rPr>
          <w:rFonts w:hint="eastAsia"/>
        </w:rPr>
        <w:t>PDF</w:t>
      </w:r>
      <w:r>
        <w:rPr>
          <w:rFonts w:hint="eastAsia"/>
        </w:rPr>
        <w:t>焊口编号×××××××××××。</w:t>
      </w:r>
    </w:p>
    <w:p w14:paraId="5A4A1ECA" w14:textId="77777777" w:rsidR="00BE6D9D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61" w:name="_Toc169613125"/>
      <w:r>
        <w:rPr>
          <w:rFonts w:hint="eastAsia"/>
        </w:rPr>
        <w:t>Excel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CAD</w:t>
      </w:r>
      <w:bookmarkEnd w:id="61"/>
    </w:p>
    <w:p w14:paraId="688C10E9" w14:textId="77777777" w:rsidR="00BE6D9D" w:rsidRPr="00132D96" w:rsidRDefault="00BE6D9D" w:rsidP="00BE6D9D">
      <w:r>
        <w:rPr>
          <w:rFonts w:hint="eastAsia"/>
        </w:rPr>
        <w:t>××××××××××××××××××××××××××××××××××××。</w:t>
      </w:r>
    </w:p>
    <w:p w14:paraId="60719934" w14:textId="77777777" w:rsidR="00BE6D9D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62" w:name="_Toc169613126"/>
      <w:r>
        <w:rPr>
          <w:rFonts w:hint="eastAsia"/>
        </w:rPr>
        <w:t>Excel</w:t>
      </w:r>
      <w:r>
        <w:t xml:space="preserve"> </w:t>
      </w:r>
      <w:r>
        <w:rPr>
          <w:rFonts w:hint="eastAsia"/>
        </w:rPr>
        <w:t>to</w:t>
      </w:r>
      <w:r>
        <w:t xml:space="preserve"> D</w:t>
      </w:r>
      <w:r>
        <w:rPr>
          <w:rFonts w:hint="eastAsia"/>
        </w:rPr>
        <w:t>atabase</w:t>
      </w:r>
      <w:bookmarkEnd w:id="62"/>
    </w:p>
    <w:p w14:paraId="010F4293" w14:textId="77777777" w:rsidR="00BE6D9D" w:rsidRDefault="00BE6D9D" w:rsidP="00BE6D9D">
      <w:r>
        <w:rPr>
          <w:rFonts w:hint="eastAsia"/>
        </w:rPr>
        <w:t>操作数据库增、删、改×××××××××××××。</w:t>
      </w:r>
    </w:p>
    <w:p w14:paraId="4179BD58" w14:textId="77777777" w:rsidR="00BE6D9D" w:rsidRPr="00C16418" w:rsidRDefault="00BE6D9D" w:rsidP="00BE6D9D">
      <w:r>
        <w:rPr>
          <w:rFonts w:hint="eastAsia"/>
        </w:rPr>
        <w:t>××××××××××××××××××××××××。</w:t>
      </w:r>
    </w:p>
    <w:p w14:paraId="7661BECB" w14:textId="77777777" w:rsidR="00BE6D9D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63" w:name="_Toc169613127"/>
      <w:r>
        <w:rPr>
          <w:rFonts w:hint="eastAsia"/>
        </w:rPr>
        <w:t>CAD to</w:t>
      </w:r>
      <w:r>
        <w:t xml:space="preserve"> </w:t>
      </w:r>
      <w:r>
        <w:rPr>
          <w:rFonts w:hint="eastAsia"/>
        </w:rPr>
        <w:t>Excel</w:t>
      </w:r>
      <w:bookmarkEnd w:id="63"/>
    </w:p>
    <w:p w14:paraId="1EE177A5" w14:textId="77777777" w:rsidR="00BE6D9D" w:rsidRPr="00DC0C51" w:rsidRDefault="00BE6D9D" w:rsidP="00BE6D9D">
      <w:r>
        <w:rPr>
          <w:rFonts w:hint="eastAsia"/>
        </w:rPr>
        <w:t>××××××××××××××××××××××××××××××××××</w:t>
      </w:r>
    </w:p>
    <w:p w14:paraId="4AB7BF32" w14:textId="77777777" w:rsidR="00BE6D9D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64" w:name="_Toc169613128"/>
      <w:r>
        <w:rPr>
          <w:rFonts w:hint="eastAsia"/>
        </w:rPr>
        <w:t>Word to</w:t>
      </w:r>
      <w:r>
        <w:t xml:space="preserve"> </w:t>
      </w:r>
      <w:r>
        <w:rPr>
          <w:rFonts w:hint="eastAsia"/>
        </w:rPr>
        <w:t>Excel</w:t>
      </w:r>
      <w:bookmarkEnd w:id="64"/>
    </w:p>
    <w:p w14:paraId="062EBB3B" w14:textId="77777777" w:rsidR="00BE6D9D" w:rsidRPr="00132D96" w:rsidRDefault="00BE6D9D" w:rsidP="00BE6D9D">
      <w:r>
        <w:rPr>
          <w:rFonts w:hint="eastAsia"/>
        </w:rPr>
        <w:t>××××××××××××××××××××××××××××××××××××××××</w:t>
      </w:r>
    </w:p>
    <w:p w14:paraId="49D186A6" w14:textId="77777777" w:rsidR="00BE6D9D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65" w:name="_Toc169613129"/>
      <w:r>
        <w:rPr>
          <w:rFonts w:hint="eastAsia"/>
        </w:rPr>
        <w:t>PDF to</w:t>
      </w:r>
      <w:r>
        <w:t xml:space="preserve"> </w:t>
      </w:r>
      <w:r>
        <w:rPr>
          <w:rFonts w:hint="eastAsia"/>
        </w:rPr>
        <w:t>Excel</w:t>
      </w:r>
      <w:bookmarkEnd w:id="65"/>
    </w:p>
    <w:p w14:paraId="06275B56" w14:textId="77777777" w:rsidR="00BE6D9D" w:rsidRDefault="00BE6D9D" w:rsidP="00BE6D9D">
      <w:r>
        <w:rPr>
          <w:rFonts w:hint="eastAsia"/>
        </w:rPr>
        <w:t>×××××××××××××××提取</w:t>
      </w:r>
      <w:r>
        <w:rPr>
          <w:rFonts w:hint="eastAsia"/>
        </w:rPr>
        <w:t>PDF</w:t>
      </w:r>
      <w:r>
        <w:rPr>
          <w:rFonts w:hint="eastAsia"/>
        </w:rPr>
        <w:t>数据到</w:t>
      </w:r>
      <w:r>
        <w:rPr>
          <w:rFonts w:hint="eastAsia"/>
        </w:rPr>
        <w:t>Excel</w:t>
      </w:r>
      <w:r>
        <w:rPr>
          <w:rFonts w:hint="eastAsia"/>
        </w:rPr>
        <w:t>××××××××××××××××××××××××××××××××××。</w:t>
      </w:r>
    </w:p>
    <w:p w14:paraId="2EE79B3B" w14:textId="77777777" w:rsidR="00BE6D9D" w:rsidRDefault="00BE6D9D" w:rsidP="00BE6D9D">
      <w:r>
        <w:rPr>
          <w:rFonts w:hint="eastAsia"/>
        </w:rPr>
        <w:t>Python</w:t>
      </w:r>
      <w:r>
        <w:rPr>
          <w:rFonts w:hint="eastAsia"/>
        </w:rPr>
        <w:t>××××××××××××××××××。</w:t>
      </w:r>
    </w:p>
    <w:p w14:paraId="063AE7A0" w14:textId="77777777" w:rsidR="00BE6D9D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66" w:name="_Toc169613130"/>
      <w:r>
        <w:t>D</w:t>
      </w:r>
      <w:r>
        <w:rPr>
          <w:rFonts w:hint="eastAsia"/>
        </w:rPr>
        <w:t>atabase to</w:t>
      </w:r>
      <w:r>
        <w:t xml:space="preserve"> </w:t>
      </w:r>
      <w:r>
        <w:rPr>
          <w:rFonts w:hint="eastAsia"/>
        </w:rPr>
        <w:t>Excel</w:t>
      </w:r>
      <w:bookmarkEnd w:id="66"/>
    </w:p>
    <w:p w14:paraId="1CD499A7" w14:textId="77777777" w:rsidR="00BE6D9D" w:rsidRDefault="00BE6D9D" w:rsidP="00BE6D9D">
      <w:r>
        <w:rPr>
          <w:rFonts w:hint="eastAsia"/>
        </w:rPr>
        <w:t>查、检索×××××××××××××××××××××××××××××××××××××××××××××××××。</w:t>
      </w:r>
    </w:p>
    <w:p w14:paraId="23175BCF" w14:textId="77777777" w:rsidR="00BE6D9D" w:rsidRDefault="00BE6D9D" w:rsidP="00BE6D9D"/>
    <w:p w14:paraId="5229DA42" w14:textId="77777777" w:rsidR="00BE6D9D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67" w:name="_Toc169613131"/>
      <w:r>
        <w:rPr>
          <w:rFonts w:hint="eastAsia"/>
        </w:rPr>
        <w:lastRenderedPageBreak/>
        <w:t>Excel</w:t>
      </w:r>
      <w:r>
        <w:rPr>
          <w:rFonts w:hint="eastAsia"/>
        </w:rPr>
        <w:t>拆分、合并</w:t>
      </w:r>
      <w:bookmarkEnd w:id="67"/>
    </w:p>
    <w:p w14:paraId="2AA6E973" w14:textId="77777777" w:rsidR="00BE6D9D" w:rsidRDefault="00BE6D9D" w:rsidP="00BE6D9D">
      <w:r>
        <w:rPr>
          <w:rFonts w:hint="eastAsia"/>
        </w:rPr>
        <w:t>多个人员×××××××××××××××××××××××××××××××××××××××××××××××。</w:t>
      </w:r>
    </w:p>
    <w:p w14:paraId="6056A197" w14:textId="77777777" w:rsidR="00BE6D9D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68" w:name="_Toc169613132"/>
      <w:r>
        <w:rPr>
          <w:rFonts w:hint="eastAsia"/>
        </w:rPr>
        <w:t>Excel</w:t>
      </w:r>
      <w:r>
        <w:rPr>
          <w:rFonts w:hint="eastAsia"/>
        </w:rPr>
        <w:t>批量打印</w:t>
      </w:r>
      <w:bookmarkEnd w:id="68"/>
    </w:p>
    <w:p w14:paraId="7681FC43" w14:textId="77777777" w:rsidR="00BE6D9D" w:rsidRDefault="00BE6D9D" w:rsidP="00BE6D9D">
      <w:r>
        <w:rPr>
          <w:rFonts w:hint="eastAsia"/>
        </w:rPr>
        <w:t>批处理工具××××××××××××××××××××××××××××××××××××××××××××××。</w:t>
      </w:r>
    </w:p>
    <w:p w14:paraId="73B79172" w14:textId="77777777" w:rsidR="00BE6D9D" w:rsidRDefault="00BE6D9D" w:rsidP="00BE6D9D">
      <w:pPr>
        <w:pStyle w:val="2"/>
        <w:numPr>
          <w:ilvl w:val="1"/>
          <w:numId w:val="2"/>
        </w:numPr>
        <w:tabs>
          <w:tab w:val="clear" w:pos="432"/>
        </w:tabs>
        <w:spacing w:line="300" w:lineRule="auto"/>
      </w:pPr>
      <w:bookmarkStart w:id="69" w:name="_Toc169613133"/>
      <w:r>
        <w:rPr>
          <w:rFonts w:hint="eastAsia"/>
        </w:rPr>
        <w:t>Word</w:t>
      </w:r>
      <w:bookmarkEnd w:id="69"/>
    </w:p>
    <w:p w14:paraId="6453AD09" w14:textId="77777777" w:rsidR="00BE6D9D" w:rsidRDefault="00BE6D9D" w:rsidP="00BE6D9D">
      <w:r>
        <w:rPr>
          <w:rFonts w:hint="eastAsia"/>
        </w:rPr>
        <w:t>表格、图片、</w:t>
      </w:r>
      <w:r>
        <w:rPr>
          <w:rFonts w:hint="eastAsia"/>
        </w:rPr>
        <w:t>CAD</w:t>
      </w:r>
      <w:r>
        <w:rPr>
          <w:rFonts w:hint="eastAsia"/>
        </w:rPr>
        <w:t>、文字×××××××××××××××××××××××××××××××××××××××××××××××××××</w:t>
      </w:r>
      <w:r w:rsidRPr="00103275">
        <w:rPr>
          <w:rFonts w:hint="eastAsia"/>
        </w:rPr>
        <w:t>W</w:t>
      </w:r>
      <w:r>
        <w:rPr>
          <w:rFonts w:hint="eastAsia"/>
        </w:rPr>
        <w:t>××××××××××××××××××××××××××××××××××。</w:t>
      </w:r>
    </w:p>
    <w:p w14:paraId="79221E63" w14:textId="77777777" w:rsidR="00BE6D9D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70" w:name="_Toc169613134"/>
      <w:r>
        <w:rPr>
          <w:rFonts w:hint="eastAsia"/>
        </w:rPr>
        <w:t>Word to</w:t>
      </w:r>
      <w:r>
        <w:t xml:space="preserve"> </w:t>
      </w:r>
      <w:r>
        <w:rPr>
          <w:rFonts w:hint="eastAsia"/>
        </w:rPr>
        <w:t>Excel</w:t>
      </w:r>
      <w:bookmarkEnd w:id="70"/>
    </w:p>
    <w:p w14:paraId="2CF4C04A" w14:textId="77777777" w:rsidR="00BE6D9D" w:rsidRDefault="00BE6D9D" w:rsidP="00BE6D9D">
      <w:r>
        <w:rPr>
          <w:rFonts w:hint="eastAsia"/>
        </w:rPr>
        <w:t>×××××××××××××××××××××××××××××××××××××××</w:t>
      </w:r>
    </w:p>
    <w:p w14:paraId="4481A854" w14:textId="77777777" w:rsidR="00BE6D9D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71" w:name="_Toc169613135"/>
      <w:r>
        <w:rPr>
          <w:rFonts w:hint="eastAsia"/>
        </w:rPr>
        <w:t>Word to</w:t>
      </w:r>
      <w:r>
        <w:t xml:space="preserve"> PDF</w:t>
      </w:r>
      <w:bookmarkEnd w:id="71"/>
    </w:p>
    <w:p w14:paraId="3D23895D" w14:textId="77777777" w:rsidR="00BE6D9D" w:rsidRPr="00132D96" w:rsidRDefault="00BE6D9D" w:rsidP="00BE6D9D">
      <w:r>
        <w:rPr>
          <w:rFonts w:hint="eastAsia"/>
        </w:rPr>
        <w:t>×××××××××××××××××××××××××××××××××××××××</w:t>
      </w:r>
    </w:p>
    <w:p w14:paraId="17598F60" w14:textId="77777777" w:rsidR="00BE6D9D" w:rsidRPr="00B96759" w:rsidRDefault="00BE6D9D" w:rsidP="00BE6D9D">
      <w:r>
        <w:rPr>
          <w:rFonts w:hint="eastAsia"/>
        </w:rPr>
        <w:t>自带功能或批处理××××××××××</w:t>
      </w:r>
    </w:p>
    <w:p w14:paraId="61DE2080" w14:textId="77777777" w:rsidR="00BE6D9D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72" w:name="_Toc169613136"/>
      <w:r>
        <w:rPr>
          <w:rFonts w:hint="eastAsia"/>
        </w:rPr>
        <w:t>Excel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Word</w:t>
      </w:r>
      <w:bookmarkEnd w:id="72"/>
    </w:p>
    <w:p w14:paraId="2191CB68" w14:textId="77777777" w:rsidR="00BE6D9D" w:rsidRDefault="00BE6D9D" w:rsidP="00BE6D9D">
      <w:r>
        <w:rPr>
          <w:rFonts w:hint="eastAsia"/>
        </w:rPr>
        <w:t>×××××××××××××××××××××××××××××××××××××</w:t>
      </w:r>
    </w:p>
    <w:p w14:paraId="713526C0" w14:textId="77777777" w:rsidR="00BE6D9D" w:rsidRDefault="00BE6D9D" w:rsidP="00BE6D9D">
      <w:r>
        <w:rPr>
          <w:rFonts w:hint="eastAsia"/>
        </w:rPr>
        <w:t>VBA</w:t>
      </w:r>
      <w:r>
        <w:rPr>
          <w:rFonts w:hint="eastAsia"/>
        </w:rPr>
        <w:t>××××××××</w:t>
      </w:r>
    </w:p>
    <w:p w14:paraId="1F1C8904" w14:textId="77777777" w:rsidR="00BE6D9D" w:rsidRPr="00B96759" w:rsidRDefault="00BE6D9D" w:rsidP="00BE6D9D">
      <w:r>
        <w:rPr>
          <w:rFonts w:hint="eastAsia"/>
        </w:rPr>
        <w:t>SQL</w:t>
      </w:r>
      <w:r>
        <w:rPr>
          <w:rFonts w:hint="eastAsia"/>
        </w:rPr>
        <w:t>××××××××</w:t>
      </w:r>
    </w:p>
    <w:p w14:paraId="24C11C45" w14:textId="77777777" w:rsidR="00BE6D9D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73" w:name="_Toc169613137"/>
      <w:r>
        <w:rPr>
          <w:rFonts w:hint="eastAsia"/>
        </w:rPr>
        <w:t xml:space="preserve">Word </w:t>
      </w:r>
      <w:r>
        <w:rPr>
          <w:rFonts w:hint="eastAsia"/>
        </w:rPr>
        <w:t>拆分、合并</w:t>
      </w:r>
      <w:bookmarkEnd w:id="73"/>
    </w:p>
    <w:p w14:paraId="1F66574A" w14:textId="77777777" w:rsidR="00BE6D9D" w:rsidRPr="00132D96" w:rsidRDefault="00BE6D9D" w:rsidP="00BE6D9D">
      <w:r>
        <w:rPr>
          <w:rFonts w:hint="eastAsia"/>
        </w:rPr>
        <w:t>××××××××××××××××××××××××××××××××××××××××</w:t>
      </w:r>
    </w:p>
    <w:p w14:paraId="342F6BA7" w14:textId="77777777" w:rsidR="00BE6D9D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74" w:name="_Toc169613138"/>
      <w:r>
        <w:rPr>
          <w:rFonts w:hint="eastAsia"/>
        </w:rPr>
        <w:lastRenderedPageBreak/>
        <w:t xml:space="preserve">Word </w:t>
      </w:r>
      <w:r>
        <w:rPr>
          <w:rFonts w:hint="eastAsia"/>
        </w:rPr>
        <w:t>批量打印</w:t>
      </w:r>
      <w:bookmarkEnd w:id="74"/>
    </w:p>
    <w:p w14:paraId="1A41C13C" w14:textId="77777777" w:rsidR="00BE6D9D" w:rsidRPr="00132D96" w:rsidRDefault="00BE6D9D" w:rsidP="00BE6D9D">
      <w:r>
        <w:rPr>
          <w:rFonts w:hint="eastAsia"/>
        </w:rPr>
        <w:t>×××××××××××××××××××××××××××××××××××××××</w:t>
      </w:r>
    </w:p>
    <w:p w14:paraId="679ECCEC" w14:textId="77777777" w:rsidR="00BE6D9D" w:rsidRDefault="00BE6D9D" w:rsidP="00BE6D9D">
      <w:pPr>
        <w:pStyle w:val="2"/>
        <w:numPr>
          <w:ilvl w:val="1"/>
          <w:numId w:val="2"/>
        </w:numPr>
        <w:tabs>
          <w:tab w:val="clear" w:pos="432"/>
        </w:tabs>
        <w:spacing w:line="300" w:lineRule="auto"/>
      </w:pPr>
      <w:bookmarkStart w:id="75" w:name="_Toc169613139"/>
      <w:r>
        <w:rPr>
          <w:rFonts w:hint="eastAsia"/>
        </w:rPr>
        <w:t>CAD</w:t>
      </w:r>
      <w:bookmarkEnd w:id="75"/>
    </w:p>
    <w:p w14:paraId="5228676E" w14:textId="77777777" w:rsidR="00BE6D9D" w:rsidRDefault="00BE6D9D" w:rsidP="00BE6D9D">
      <w:r>
        <w:rPr>
          <w:rFonts w:hint="eastAsia"/>
        </w:rPr>
        <w:t>V</w:t>
      </w:r>
      <w:r>
        <w:t>BA</w:t>
      </w:r>
      <w:r>
        <w:rPr>
          <w:rFonts w:hint="eastAsia"/>
        </w:rPr>
        <w:t>、</w:t>
      </w:r>
      <w:r>
        <w:t>L</w:t>
      </w:r>
      <w:r>
        <w:rPr>
          <w:rFonts w:hint="eastAsia"/>
        </w:rPr>
        <w:t>isp</w:t>
      </w:r>
      <w:r>
        <w:rPr>
          <w:rFonts w:hint="eastAsia"/>
        </w:rPr>
        <w:t>均可操作××××××××××××××××××××××××××××××××××</w:t>
      </w:r>
      <w:r w:rsidRPr="00103275">
        <w:rPr>
          <w:rFonts w:hint="eastAsia"/>
        </w:rPr>
        <w:t>类</w:t>
      </w:r>
      <w:r>
        <w:rPr>
          <w:rFonts w:hint="eastAsia"/>
        </w:rPr>
        <w:t>×××××××××××××××××。</w:t>
      </w:r>
    </w:p>
    <w:p w14:paraId="7314BDCD" w14:textId="77777777" w:rsidR="00BE6D9D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76" w:name="_Toc169613140"/>
      <w:r>
        <w:t>CAD</w:t>
      </w:r>
      <w:r>
        <w:rPr>
          <w:rFonts w:hint="eastAsia"/>
        </w:rPr>
        <w:t xml:space="preserve"> to</w:t>
      </w:r>
      <w:r>
        <w:t xml:space="preserve"> </w:t>
      </w:r>
      <w:r>
        <w:rPr>
          <w:rFonts w:hint="eastAsia"/>
        </w:rPr>
        <w:t>Excel</w:t>
      </w:r>
      <w:bookmarkEnd w:id="76"/>
    </w:p>
    <w:p w14:paraId="7DC24F50" w14:textId="77777777" w:rsidR="00BE6D9D" w:rsidRPr="00874E09" w:rsidRDefault="00BE6D9D" w:rsidP="00BE6D9D">
      <w:r>
        <w:rPr>
          <w:rFonts w:hint="eastAsia"/>
        </w:rPr>
        <w:t>×××××××××××××××××××××××××××××××××××××。</w:t>
      </w:r>
    </w:p>
    <w:p w14:paraId="2269BB5B" w14:textId="77777777" w:rsidR="00BE6D9D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77" w:name="_Toc169613141"/>
      <w:r>
        <w:t>CAD</w:t>
      </w:r>
      <w:r>
        <w:rPr>
          <w:rFonts w:hint="eastAsia"/>
        </w:rPr>
        <w:t xml:space="preserve"> to</w:t>
      </w:r>
      <w:r>
        <w:t xml:space="preserve"> </w:t>
      </w:r>
      <w:r>
        <w:rPr>
          <w:rFonts w:hint="eastAsia"/>
        </w:rPr>
        <w:t>Word</w:t>
      </w:r>
      <w:bookmarkEnd w:id="77"/>
    </w:p>
    <w:p w14:paraId="4D455F4F" w14:textId="77777777" w:rsidR="00BE6D9D" w:rsidRDefault="00BE6D9D" w:rsidP="00BE6D9D">
      <w:r>
        <w:rPr>
          <w:rFonts w:hint="eastAsia"/>
        </w:rPr>
        <w:t>×××××××××××××××××××××××××××××××××××××××××××。</w:t>
      </w:r>
    </w:p>
    <w:p w14:paraId="79663DF3" w14:textId="77777777" w:rsidR="00BE6D9D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78" w:name="_Toc169613142"/>
      <w:r>
        <w:t>CAD</w:t>
      </w:r>
      <w:r>
        <w:rPr>
          <w:rFonts w:hint="eastAsia"/>
        </w:rPr>
        <w:t xml:space="preserve"> to</w:t>
      </w:r>
      <w:r>
        <w:t xml:space="preserve"> PDF</w:t>
      </w:r>
      <w:bookmarkEnd w:id="78"/>
    </w:p>
    <w:p w14:paraId="626394D4" w14:textId="77777777" w:rsidR="00BE6D9D" w:rsidRDefault="00BE6D9D" w:rsidP="00BE6D9D">
      <w:r>
        <w:rPr>
          <w:rFonts w:hint="eastAsia"/>
        </w:rPr>
        <w:t>××××××××××××××××××××××××××××××××××××××××。</w:t>
      </w:r>
    </w:p>
    <w:p w14:paraId="2151651B" w14:textId="77777777" w:rsidR="00BE6D9D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79" w:name="_Toc169613143"/>
      <w:r>
        <w:t>CAD</w:t>
      </w:r>
      <w:r>
        <w:rPr>
          <w:rFonts w:hint="eastAsia"/>
        </w:rPr>
        <w:t xml:space="preserve"> </w:t>
      </w:r>
      <w:r>
        <w:rPr>
          <w:rFonts w:hint="eastAsia"/>
        </w:rPr>
        <w:t>抽取汇总</w:t>
      </w:r>
      <w:bookmarkEnd w:id="79"/>
    </w:p>
    <w:p w14:paraId="4AA0795A" w14:textId="77777777" w:rsidR="00BE6D9D" w:rsidRPr="009E49C4" w:rsidRDefault="00BE6D9D" w:rsidP="00BE6D9D">
      <w:r>
        <w:rPr>
          <w:rFonts w:hint="eastAsia"/>
        </w:rPr>
        <w:t>×××××××××××××××××××××××××××××××××××××××××。</w:t>
      </w:r>
    </w:p>
    <w:p w14:paraId="095C428C" w14:textId="77777777" w:rsidR="00BE6D9D" w:rsidRPr="00B96759" w:rsidRDefault="00BE6D9D" w:rsidP="00BE6D9D">
      <w:r>
        <w:rPr>
          <w:rFonts w:hint="eastAsia"/>
        </w:rPr>
        <w:t>批处理×××××××</w:t>
      </w:r>
    </w:p>
    <w:p w14:paraId="3371A7F6" w14:textId="77777777" w:rsidR="00BE6D9D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80" w:name="_Toc169613144"/>
      <w:r>
        <w:t>CAD</w:t>
      </w:r>
      <w:r>
        <w:rPr>
          <w:rFonts w:hint="eastAsia"/>
        </w:rPr>
        <w:t xml:space="preserve"> </w:t>
      </w:r>
      <w:r>
        <w:rPr>
          <w:rFonts w:hint="eastAsia"/>
        </w:rPr>
        <w:t>批量打印</w:t>
      </w:r>
      <w:bookmarkEnd w:id="80"/>
    </w:p>
    <w:p w14:paraId="2A455D90" w14:textId="77777777" w:rsidR="00BE6D9D" w:rsidRPr="009E49C4" w:rsidRDefault="00BE6D9D" w:rsidP="00BE6D9D">
      <w:r>
        <w:rPr>
          <w:rFonts w:hint="eastAsia"/>
        </w:rPr>
        <w:t>××××××××××××××××××××××××××××××××××××××××××××。</w:t>
      </w:r>
    </w:p>
    <w:p w14:paraId="422324F2" w14:textId="77777777" w:rsidR="00BE6D9D" w:rsidRDefault="00BE6D9D" w:rsidP="00BE6D9D">
      <w:pPr>
        <w:pStyle w:val="2"/>
        <w:numPr>
          <w:ilvl w:val="1"/>
          <w:numId w:val="2"/>
        </w:numPr>
        <w:tabs>
          <w:tab w:val="clear" w:pos="432"/>
        </w:tabs>
        <w:spacing w:line="300" w:lineRule="auto"/>
      </w:pPr>
      <w:bookmarkStart w:id="81" w:name="_Toc169613145"/>
      <w:r>
        <w:rPr>
          <w:rFonts w:hint="eastAsia"/>
        </w:rPr>
        <w:lastRenderedPageBreak/>
        <w:t>PDF</w:t>
      </w:r>
      <w:bookmarkEnd w:id="81"/>
    </w:p>
    <w:p w14:paraId="594D2444" w14:textId="77777777" w:rsidR="00BE6D9D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82" w:name="_Toc169613146"/>
      <w:r>
        <w:rPr>
          <w:rFonts w:hint="eastAsia"/>
        </w:rPr>
        <w:t>PDF to</w:t>
      </w:r>
      <w:r>
        <w:t xml:space="preserve"> </w:t>
      </w:r>
      <w:r>
        <w:rPr>
          <w:rFonts w:hint="eastAsia"/>
        </w:rPr>
        <w:t>Excel</w:t>
      </w:r>
      <w:bookmarkEnd w:id="82"/>
    </w:p>
    <w:p w14:paraId="7F75220F" w14:textId="77777777" w:rsidR="00BE6D9D" w:rsidRDefault="00BE6D9D" w:rsidP="00BE6D9D">
      <w:r>
        <w:rPr>
          <w:rFonts w:hint="eastAsia"/>
        </w:rPr>
        <w:t>×××××××××××××××提取</w:t>
      </w:r>
      <w:r>
        <w:rPr>
          <w:rFonts w:hint="eastAsia"/>
        </w:rPr>
        <w:t>PDF</w:t>
      </w:r>
      <w:r>
        <w:rPr>
          <w:rFonts w:hint="eastAsia"/>
        </w:rPr>
        <w:t>数据到</w:t>
      </w:r>
      <w:r>
        <w:rPr>
          <w:rFonts w:hint="eastAsia"/>
        </w:rPr>
        <w:t>Excel</w:t>
      </w:r>
      <w:r>
        <w:rPr>
          <w:rFonts w:hint="eastAsia"/>
        </w:rPr>
        <w:t>××××××××××××××××××××××××××××××××××。</w:t>
      </w:r>
    </w:p>
    <w:p w14:paraId="4BA8A617" w14:textId="77777777" w:rsidR="00BE6D9D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83" w:name="_Toc169613147"/>
      <w:r>
        <w:rPr>
          <w:rFonts w:hint="eastAsia"/>
        </w:rPr>
        <w:t>PDF to</w:t>
      </w:r>
      <w:r>
        <w:t xml:space="preserve"> </w:t>
      </w:r>
      <w:r>
        <w:rPr>
          <w:rFonts w:hint="eastAsia"/>
        </w:rPr>
        <w:t>CAD</w:t>
      </w:r>
      <w:bookmarkEnd w:id="83"/>
    </w:p>
    <w:p w14:paraId="1FF897F3" w14:textId="77777777" w:rsidR="00BE6D9D" w:rsidRDefault="00BE6D9D" w:rsidP="00BE6D9D">
      <w:r>
        <w:rPr>
          <w:rFonts w:hint="eastAsia"/>
        </w:rPr>
        <w:t>××××××××××××××××××××××××××××××××××××××××××××。</w:t>
      </w:r>
    </w:p>
    <w:p w14:paraId="1EEA05B8" w14:textId="77777777" w:rsidR="00BE6D9D" w:rsidRDefault="00BE6D9D" w:rsidP="00BE6D9D"/>
    <w:p w14:paraId="12EA1F6A" w14:textId="77777777" w:rsidR="00BE6D9D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84" w:name="_Toc169613148"/>
      <w:r>
        <w:rPr>
          <w:rFonts w:hint="eastAsia"/>
        </w:rPr>
        <w:t>Excel</w:t>
      </w:r>
      <w:r w:rsidRPr="008D6C2D">
        <w:rPr>
          <w:rFonts w:hint="eastAsia"/>
        </w:rP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PDF</w:t>
      </w:r>
      <w:bookmarkEnd w:id="84"/>
    </w:p>
    <w:p w14:paraId="3AC3E87F" w14:textId="77777777" w:rsidR="00BE6D9D" w:rsidRDefault="00BE6D9D" w:rsidP="00BE6D9D">
      <w:r>
        <w:rPr>
          <w:rFonts w:hint="eastAsia"/>
        </w:rPr>
        <w:t>Excel</w:t>
      </w:r>
      <w:r>
        <w:rPr>
          <w:rFonts w:hint="eastAsia"/>
        </w:rPr>
        <w:t>数据××××××××</w:t>
      </w:r>
      <w:r>
        <w:rPr>
          <w:rFonts w:hint="eastAsia"/>
        </w:rPr>
        <w:t>PDF</w:t>
      </w:r>
      <w:r>
        <w:rPr>
          <w:rFonts w:hint="eastAsia"/>
        </w:rPr>
        <w:t>焊口编号×××××××××××。</w:t>
      </w:r>
    </w:p>
    <w:p w14:paraId="08BB1274" w14:textId="77777777" w:rsidR="00BE6D9D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85" w:name="_Toc169613149"/>
      <w:r>
        <w:rPr>
          <w:rFonts w:hint="eastAsia"/>
        </w:rPr>
        <w:t>PDF</w:t>
      </w:r>
      <w:r>
        <w:rPr>
          <w:rFonts w:hint="eastAsia"/>
        </w:rPr>
        <w:t>拆分</w:t>
      </w:r>
      <w:r>
        <w:rPr>
          <w:rFonts w:hint="eastAsia"/>
        </w:rPr>
        <w:t>/</w:t>
      </w:r>
      <w:r>
        <w:rPr>
          <w:rFonts w:hint="eastAsia"/>
        </w:rPr>
        <w:t>合并</w:t>
      </w:r>
      <w:r>
        <w:rPr>
          <w:rFonts w:hint="eastAsia"/>
        </w:rPr>
        <w:t>/</w:t>
      </w:r>
      <w:r>
        <w:rPr>
          <w:rFonts w:hint="eastAsia"/>
        </w:rPr>
        <w:t>抽取汇总</w:t>
      </w:r>
      <w:bookmarkEnd w:id="85"/>
    </w:p>
    <w:p w14:paraId="0BBF961B" w14:textId="77777777" w:rsidR="00BE6D9D" w:rsidRDefault="00BE6D9D" w:rsidP="00BE6D9D">
      <w:r>
        <w:t>B</w:t>
      </w:r>
      <w:r>
        <w:rPr>
          <w:rFonts w:hint="eastAsia"/>
        </w:rPr>
        <w:t>at</w:t>
      </w:r>
      <w:r>
        <w:rPr>
          <w:rFonts w:hint="eastAsia"/>
        </w:rPr>
        <w:t>××××××××××××××××××。</w:t>
      </w:r>
    </w:p>
    <w:p w14:paraId="4FEE327E" w14:textId="77777777" w:rsidR="00BE6D9D" w:rsidRPr="007B0289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86" w:name="_Toc169613150"/>
      <w:r>
        <w:rPr>
          <w:rFonts w:hint="eastAsia"/>
        </w:rPr>
        <w:t>PDF</w:t>
      </w:r>
      <w:r>
        <w:rPr>
          <w:rFonts w:hint="eastAsia"/>
        </w:rPr>
        <w:t>批量打印</w:t>
      </w:r>
      <w:bookmarkEnd w:id="86"/>
    </w:p>
    <w:p w14:paraId="0013FDD2" w14:textId="77777777" w:rsidR="00BE6D9D" w:rsidRPr="00874E09" w:rsidRDefault="00BE6D9D" w:rsidP="00BE6D9D">
      <w:r>
        <w:rPr>
          <w:rFonts w:hint="eastAsia"/>
        </w:rPr>
        <w:t>×××××××××××××××××××××××××××××××××××××××××。</w:t>
      </w:r>
    </w:p>
    <w:p w14:paraId="19FCFFF0" w14:textId="77777777" w:rsidR="00BE6D9D" w:rsidRPr="00861FC7" w:rsidRDefault="00BE6D9D" w:rsidP="00BE6D9D"/>
    <w:p w14:paraId="19F358D5" w14:textId="77777777" w:rsidR="00BE6D9D" w:rsidRDefault="00BE6D9D" w:rsidP="00BE6D9D">
      <w:pPr>
        <w:pStyle w:val="2"/>
        <w:numPr>
          <w:ilvl w:val="1"/>
          <w:numId w:val="2"/>
        </w:numPr>
        <w:tabs>
          <w:tab w:val="clear" w:pos="432"/>
        </w:tabs>
        <w:spacing w:line="300" w:lineRule="auto"/>
      </w:pPr>
      <w:bookmarkStart w:id="87" w:name="_Toc169613151"/>
      <w:r>
        <w:t>A</w:t>
      </w:r>
      <w:r>
        <w:rPr>
          <w:rFonts w:hint="eastAsia"/>
        </w:rPr>
        <w:t>ccess</w:t>
      </w:r>
      <w:bookmarkEnd w:id="87"/>
    </w:p>
    <w:p w14:paraId="27A39ED1" w14:textId="77777777" w:rsidR="00BE6D9D" w:rsidRDefault="00BE6D9D" w:rsidP="00BE6D9D">
      <w:r>
        <w:rPr>
          <w:rFonts w:hint="eastAsia"/>
        </w:rPr>
        <w:t>在存储数据方面，</w:t>
      </w:r>
      <w:r>
        <w:t>A</w:t>
      </w:r>
      <w:r>
        <w:rPr>
          <w:rFonts w:hint="eastAsia"/>
        </w:rPr>
        <w:t>ccess</w:t>
      </w:r>
      <w:r>
        <w:rPr>
          <w:rFonts w:hint="eastAsia"/>
        </w:rPr>
        <w:t>是</w:t>
      </w:r>
      <w:r>
        <w:rPr>
          <w:rFonts w:hint="eastAsia"/>
        </w:rPr>
        <w:t>Excel</w:t>
      </w:r>
      <w:r>
        <w:rPr>
          <w:rFonts w:hint="eastAsia"/>
        </w:rPr>
        <w:t>的升级版，速度非常快，可以存储大量数据。××××××××××××××××××××××××××××××××××。</w:t>
      </w:r>
    </w:p>
    <w:p w14:paraId="4B108B7D" w14:textId="77777777" w:rsidR="00BE6D9D" w:rsidRDefault="00BE6D9D" w:rsidP="00BE6D9D">
      <w:r>
        <w:rPr>
          <w:rFonts w:hint="eastAsia"/>
        </w:rPr>
        <w:t>最好用</w:t>
      </w:r>
      <w:r>
        <w:t>A</w:t>
      </w:r>
      <w:r>
        <w:rPr>
          <w:rFonts w:hint="eastAsia"/>
        </w:rPr>
        <w:t>ccess</w:t>
      </w:r>
      <w:r>
        <w:rPr>
          <w:rFonts w:hint="eastAsia"/>
        </w:rPr>
        <w:t>×××××××××××××××××××××××××××××××××××××××××××××××××××。</w:t>
      </w:r>
    </w:p>
    <w:p w14:paraId="54C420B0" w14:textId="77777777" w:rsidR="00BE6D9D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88" w:name="_Toc169613152"/>
      <w:r>
        <w:rPr>
          <w:rFonts w:hint="eastAsia"/>
        </w:rPr>
        <w:lastRenderedPageBreak/>
        <w:t>表</w:t>
      </w:r>
      <w:bookmarkEnd w:id="88"/>
    </w:p>
    <w:p w14:paraId="0326D775" w14:textId="77777777" w:rsidR="00BE6D9D" w:rsidRDefault="00BE6D9D" w:rsidP="00BE6D9D">
      <w:r>
        <w:rPr>
          <w:rFonts w:hint="eastAsia"/>
        </w:rPr>
        <w:t>×××××××××××××××××××××××××××××××××××××××××××××××××××。</w:t>
      </w:r>
    </w:p>
    <w:p w14:paraId="04245CFA" w14:textId="77777777" w:rsidR="00BE6D9D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89" w:name="_Toc169613153"/>
      <w:r>
        <w:rPr>
          <w:rFonts w:hint="eastAsia"/>
        </w:rPr>
        <w:t>查询</w:t>
      </w:r>
      <w:bookmarkEnd w:id="89"/>
    </w:p>
    <w:p w14:paraId="020FA284" w14:textId="77777777" w:rsidR="00BE6D9D" w:rsidRDefault="00BE6D9D" w:rsidP="00BE6D9D">
      <w:r>
        <w:rPr>
          <w:rFonts w:hint="eastAsia"/>
        </w:rPr>
        <w:t>××××××××××××××××××××××××××××××××××。</w:t>
      </w:r>
    </w:p>
    <w:p w14:paraId="2CDA5532" w14:textId="77777777" w:rsidR="00BE6D9D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90" w:name="_Toc169613154"/>
      <w:r>
        <w:rPr>
          <w:rFonts w:hint="eastAsia"/>
        </w:rPr>
        <w:t>报表</w:t>
      </w:r>
      <w:bookmarkEnd w:id="90"/>
    </w:p>
    <w:p w14:paraId="4F03330A" w14:textId="77777777" w:rsidR="00BE6D9D" w:rsidRDefault="00BE6D9D" w:rsidP="00BE6D9D">
      <w:r>
        <w:rPr>
          <w:rFonts w:hint="eastAsia"/>
        </w:rPr>
        <w:t>×××××××××××××××××。</w:t>
      </w:r>
    </w:p>
    <w:p w14:paraId="48C9E258" w14:textId="77777777" w:rsidR="00BE6D9D" w:rsidRDefault="00BE6D9D" w:rsidP="00BE6D9D">
      <w:pPr>
        <w:pStyle w:val="2"/>
        <w:numPr>
          <w:ilvl w:val="1"/>
          <w:numId w:val="2"/>
        </w:numPr>
        <w:tabs>
          <w:tab w:val="clear" w:pos="432"/>
        </w:tabs>
        <w:spacing w:line="300" w:lineRule="auto"/>
      </w:pPr>
      <w:bookmarkStart w:id="91" w:name="_Toc169613155"/>
      <w:r>
        <w:t>D</w:t>
      </w:r>
      <w:r>
        <w:rPr>
          <w:rFonts w:hint="eastAsia"/>
        </w:rPr>
        <w:t>atabase</w:t>
      </w:r>
      <w:bookmarkEnd w:id="91"/>
    </w:p>
    <w:p w14:paraId="03FD3066" w14:textId="77777777" w:rsidR="00BE6D9D" w:rsidRDefault="00BE6D9D" w:rsidP="00BE6D9D">
      <w:r>
        <w:rPr>
          <w:rFonts w:hint="eastAsia"/>
        </w:rPr>
        <w:t>数据库语言</w:t>
      </w:r>
      <w:r>
        <w:rPr>
          <w:rFonts w:hint="eastAsia"/>
        </w:rPr>
        <w:t>S</w:t>
      </w:r>
      <w:r>
        <w:t>QL</w:t>
      </w:r>
      <w:r>
        <w:rPr>
          <w:rFonts w:hint="eastAsia"/>
        </w:rPr>
        <w:t>非常简单易学，代码量比</w:t>
      </w:r>
      <w:r>
        <w:rPr>
          <w:rFonts w:hint="eastAsia"/>
        </w:rPr>
        <w:t>VBA</w:t>
      </w:r>
      <w:r>
        <w:rPr>
          <w:rFonts w:hint="eastAsia"/>
        </w:rPr>
        <w:t>要少的多，处理速度极快××××××××××××××××××××××××××××××××××××××××××××××××××××××××××××××××××××。</w:t>
      </w:r>
    </w:p>
    <w:p w14:paraId="23367825" w14:textId="77777777" w:rsidR="00BE6D9D" w:rsidRDefault="00BE6D9D" w:rsidP="00BE6D9D"/>
    <w:p w14:paraId="7BABFB07" w14:textId="77777777" w:rsidR="00BE6D9D" w:rsidRPr="002C72C8" w:rsidRDefault="00BE6D9D" w:rsidP="00BE6D9D">
      <w:pPr>
        <w:rPr>
          <w:color w:val="FF0000"/>
        </w:rPr>
      </w:pPr>
      <w:r w:rsidRPr="002C72C8">
        <w:rPr>
          <w:rFonts w:hint="eastAsia"/>
          <w:color w:val="FF0000"/>
        </w:rPr>
        <w:t>CURD</w:t>
      </w:r>
      <w:r w:rsidRPr="002C72C8">
        <w:rPr>
          <w:rFonts w:hint="eastAsia"/>
          <w:color w:val="FF0000"/>
        </w:rPr>
        <w:t>增删改查</w:t>
      </w:r>
      <w:r w:rsidRPr="002C72C8">
        <w:rPr>
          <w:rFonts w:hint="eastAsia"/>
          <w:color w:val="FF0000"/>
        </w:rPr>
        <w:t>_</w:t>
      </w:r>
      <w:r w:rsidRPr="002C72C8">
        <w:rPr>
          <w:rFonts w:hint="eastAsia"/>
          <w:color w:val="FF0000"/>
        </w:rPr>
        <w:t>创建（</w:t>
      </w:r>
      <w:r w:rsidRPr="002C72C8">
        <w:rPr>
          <w:rFonts w:hint="eastAsia"/>
          <w:color w:val="FF0000"/>
        </w:rPr>
        <w:t>Create</w:t>
      </w:r>
      <w:r w:rsidRPr="002C72C8">
        <w:rPr>
          <w:rFonts w:hint="eastAsia"/>
          <w:color w:val="FF0000"/>
        </w:rPr>
        <w:t>）、更新（</w:t>
      </w:r>
      <w:r w:rsidRPr="002C72C8">
        <w:rPr>
          <w:rFonts w:hint="eastAsia"/>
          <w:color w:val="FF0000"/>
        </w:rPr>
        <w:t>Update</w:t>
      </w:r>
      <w:r w:rsidRPr="002C72C8">
        <w:rPr>
          <w:rFonts w:hint="eastAsia"/>
          <w:color w:val="FF0000"/>
        </w:rPr>
        <w:t>）、读取</w:t>
      </w:r>
      <w:r w:rsidRPr="002C72C8">
        <w:rPr>
          <w:rFonts w:hint="eastAsia"/>
          <w:color w:val="FF0000"/>
        </w:rPr>
        <w:t>/</w:t>
      </w:r>
      <w:r w:rsidRPr="002C72C8">
        <w:rPr>
          <w:rFonts w:hint="eastAsia"/>
          <w:color w:val="FF0000"/>
        </w:rPr>
        <w:t>检索（</w:t>
      </w:r>
      <w:r w:rsidRPr="002C72C8">
        <w:rPr>
          <w:rFonts w:hint="eastAsia"/>
          <w:color w:val="FF0000"/>
        </w:rPr>
        <w:t>Read/Retrieve</w:t>
      </w:r>
      <w:r w:rsidRPr="002C72C8">
        <w:rPr>
          <w:rFonts w:hint="eastAsia"/>
          <w:color w:val="FF0000"/>
        </w:rPr>
        <w:t>）和删除（</w:t>
      </w:r>
      <w:r w:rsidRPr="002C72C8">
        <w:rPr>
          <w:rFonts w:hint="eastAsia"/>
          <w:color w:val="FF0000"/>
        </w:rPr>
        <w:t>Delete</w:t>
      </w:r>
      <w:r w:rsidRPr="002C72C8">
        <w:rPr>
          <w:rFonts w:hint="eastAsia"/>
          <w:color w:val="FF0000"/>
        </w:rPr>
        <w:t>）</w:t>
      </w:r>
    </w:p>
    <w:p w14:paraId="0FCA48B6" w14:textId="77777777" w:rsidR="00BE6D9D" w:rsidRDefault="00BE6D9D" w:rsidP="00BE6D9D">
      <w:r>
        <w:t>Create</w:t>
      </w:r>
      <w:r>
        <w:rPr>
          <w:rFonts w:hint="eastAsia"/>
        </w:rPr>
        <w:t>：</w:t>
      </w:r>
      <w:r>
        <w:t>insert into Table(...) values(...)</w:t>
      </w:r>
    </w:p>
    <w:p w14:paraId="5E5429AF" w14:textId="77777777" w:rsidR="00BE6D9D" w:rsidRDefault="00BE6D9D" w:rsidP="00BE6D9D">
      <w:r>
        <w:rPr>
          <w:rFonts w:hint="eastAsia"/>
        </w:rPr>
        <w:t>Update</w:t>
      </w:r>
      <w:r>
        <w:rPr>
          <w:rFonts w:hint="eastAsia"/>
        </w:rPr>
        <w:t>：</w:t>
      </w:r>
      <w:r>
        <w:rPr>
          <w:rFonts w:hint="eastAsia"/>
        </w:rPr>
        <w:t>Update Table Set... Where...</w:t>
      </w:r>
    </w:p>
    <w:p w14:paraId="5DD007EC" w14:textId="77777777" w:rsidR="00BE6D9D" w:rsidRDefault="00BE6D9D" w:rsidP="00BE6D9D">
      <w:r>
        <w:rPr>
          <w:rFonts w:hint="eastAsia"/>
        </w:rPr>
        <w:t>Retrieve</w:t>
      </w:r>
      <w:r>
        <w:rPr>
          <w:rFonts w:hint="eastAsia"/>
        </w:rPr>
        <w:t>：</w:t>
      </w:r>
      <w:r>
        <w:rPr>
          <w:rFonts w:hint="eastAsia"/>
        </w:rPr>
        <w:t>Select ... From Table Where...</w:t>
      </w:r>
    </w:p>
    <w:p w14:paraId="10CCD16A" w14:textId="77777777" w:rsidR="00BE6D9D" w:rsidRDefault="00BE6D9D" w:rsidP="00BE6D9D">
      <w:r>
        <w:rPr>
          <w:rFonts w:hint="eastAsia"/>
        </w:rPr>
        <w:t>Delete</w:t>
      </w:r>
      <w:r>
        <w:rPr>
          <w:rFonts w:hint="eastAsia"/>
        </w:rPr>
        <w:t>：</w:t>
      </w:r>
      <w:r>
        <w:rPr>
          <w:rFonts w:hint="eastAsia"/>
        </w:rPr>
        <w:t>Delete From Table Where...</w:t>
      </w:r>
    </w:p>
    <w:p w14:paraId="1C8A7978" w14:textId="77777777" w:rsidR="00BE6D9D" w:rsidRDefault="00BE6D9D" w:rsidP="00BE6D9D"/>
    <w:p w14:paraId="0762BFA6" w14:textId="77777777" w:rsidR="00BE6D9D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92" w:name="_Toc169613156"/>
      <w:r w:rsidRPr="00787C3A">
        <w:t>Microsoft SQL Server</w:t>
      </w:r>
      <w:bookmarkEnd w:id="92"/>
    </w:p>
    <w:p w14:paraId="725EE89E" w14:textId="77777777" w:rsidR="00BE6D9D" w:rsidRDefault="00BE6D9D" w:rsidP="00BE6D9D">
      <w:r>
        <w:rPr>
          <w:rFonts w:hint="eastAsia"/>
        </w:rPr>
        <w:t>微软系，结合最好，收费，</w:t>
      </w:r>
      <w:r>
        <w:rPr>
          <w:rFonts w:hint="eastAsia"/>
        </w:rPr>
        <w:t>S</w:t>
      </w:r>
      <w:r>
        <w:t>QL</w:t>
      </w:r>
      <w:r>
        <w:rPr>
          <w:rFonts w:hint="eastAsia"/>
        </w:rPr>
        <w:t>××××××××××××××××××××××××××××××××××××××××××××××××××××××××××××××××××××。</w:t>
      </w:r>
    </w:p>
    <w:p w14:paraId="3E0EE0C5" w14:textId="77777777" w:rsidR="00BE6D9D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93" w:name="_Toc169613157"/>
      <w:r w:rsidRPr="00787C3A">
        <w:lastRenderedPageBreak/>
        <w:t>MySQL</w:t>
      </w:r>
      <w:bookmarkEnd w:id="93"/>
    </w:p>
    <w:p w14:paraId="5BD1CAA5" w14:textId="77777777" w:rsidR="00BE6D9D" w:rsidRDefault="00BE6D9D" w:rsidP="00BE6D9D">
      <w:r>
        <w:rPr>
          <w:rFonts w:hint="eastAsia"/>
        </w:rPr>
        <w:t>社区版开源免费，互联网常用数据库，而且可以和</w:t>
      </w:r>
      <w:r>
        <w:rPr>
          <w:rFonts w:hint="eastAsia"/>
        </w:rPr>
        <w:t>Excel</w:t>
      </w:r>
      <w:r>
        <w:rPr>
          <w:rFonts w:hint="eastAsia"/>
        </w:rPr>
        <w:t>交互插件×××××××××××××××××××××××××××××××××××××××××××××××××××</w:t>
      </w:r>
      <w:r>
        <w:rPr>
          <w:rFonts w:hint="eastAsia"/>
        </w:rPr>
        <w:t>S</w:t>
      </w:r>
      <w:r>
        <w:t>QL</w:t>
      </w:r>
      <w:r>
        <w:rPr>
          <w:rFonts w:hint="eastAsia"/>
        </w:rPr>
        <w:t>××××××××××××××××××××××××××××××××××。</w:t>
      </w:r>
    </w:p>
    <w:p w14:paraId="1A57F70F" w14:textId="77777777" w:rsidR="00BE6D9D" w:rsidRDefault="00BE6D9D" w:rsidP="00BE6D9D"/>
    <w:p w14:paraId="3BADA921" w14:textId="77777777" w:rsidR="00BE6D9D" w:rsidRDefault="00BE6D9D" w:rsidP="00BE6D9D">
      <w:r>
        <w:rPr>
          <w:rFonts w:hint="eastAsia"/>
        </w:rPr>
        <w:t>MySQL</w:t>
      </w:r>
      <w:r>
        <w:rPr>
          <w:rFonts w:hint="eastAsia"/>
        </w:rPr>
        <w:t>：</w:t>
      </w:r>
    </w:p>
    <w:p w14:paraId="103E370D" w14:textId="77777777" w:rsidR="00BE6D9D" w:rsidRDefault="00BE6D9D" w:rsidP="00BE6D9D">
      <w:r>
        <w:rPr>
          <w:rFonts w:hint="eastAsia"/>
        </w:rPr>
        <w:t>免费开源社区版中小型数据库</w:t>
      </w:r>
    </w:p>
    <w:p w14:paraId="3DD29BF4" w14:textId="77777777" w:rsidR="00BE6D9D" w:rsidRDefault="002B554B" w:rsidP="00BE6D9D">
      <w:hyperlink r:id="rId27" w:history="1">
        <w:r w:rsidR="00BE6D9D" w:rsidRPr="00453BB7">
          <w:rPr>
            <w:rStyle w:val="a3"/>
          </w:rPr>
          <w:t>https://zhuanlan.zhihu.com/p/527489008?utm_id=0</w:t>
        </w:r>
      </w:hyperlink>
    </w:p>
    <w:p w14:paraId="53B5BC40" w14:textId="77777777" w:rsidR="00BE6D9D" w:rsidRDefault="002B554B" w:rsidP="00BE6D9D">
      <w:hyperlink r:id="rId28" w:history="1">
        <w:r w:rsidR="00BE6D9D" w:rsidRPr="00453BB7">
          <w:rPr>
            <w:rStyle w:val="a3"/>
          </w:rPr>
          <w:t>https://dev.mysql.com/downloads/</w:t>
        </w:r>
      </w:hyperlink>
    </w:p>
    <w:p w14:paraId="7E03D091" w14:textId="77777777" w:rsidR="00BE6D9D" w:rsidRDefault="002B554B" w:rsidP="00BE6D9D">
      <w:hyperlink r:id="rId29" w:history="1">
        <w:r w:rsidR="00BE6D9D" w:rsidRPr="00453BB7">
          <w:rPr>
            <w:rStyle w:val="a3"/>
          </w:rPr>
          <w:t>https://downloads.mysql.com/archives/installer/</w:t>
        </w:r>
      </w:hyperlink>
    </w:p>
    <w:p w14:paraId="73654B66" w14:textId="77777777" w:rsidR="00BE6D9D" w:rsidRDefault="002B554B" w:rsidP="00BE6D9D">
      <w:hyperlink r:id="rId30" w:history="1">
        <w:r w:rsidR="00BE6D9D" w:rsidRPr="00453BB7">
          <w:rPr>
            <w:rStyle w:val="a3"/>
          </w:rPr>
          <w:t>https://downloads.mysql.com/archives/excel/</w:t>
        </w:r>
      </w:hyperlink>
    </w:p>
    <w:p w14:paraId="100A8AA8" w14:textId="77777777" w:rsidR="00BE6D9D" w:rsidRDefault="002B554B" w:rsidP="00BE6D9D">
      <w:hyperlink r:id="rId31" w:history="1">
        <w:r w:rsidR="00BE6D9D" w:rsidRPr="00453BB7">
          <w:rPr>
            <w:rStyle w:val="a3"/>
          </w:rPr>
          <w:t>https://dev.mysql.com/downloads/workbench/</w:t>
        </w:r>
      </w:hyperlink>
    </w:p>
    <w:p w14:paraId="7F761995" w14:textId="77777777" w:rsidR="00BE6D9D" w:rsidRDefault="002B554B" w:rsidP="00BE6D9D">
      <w:hyperlink r:id="rId32" w:history="1">
        <w:r w:rsidR="00BE6D9D" w:rsidRPr="00453BB7">
          <w:rPr>
            <w:rStyle w:val="a3"/>
          </w:rPr>
          <w:t>https://navicat.com.cn/products/navicat-for-mysql</w:t>
        </w:r>
      </w:hyperlink>
    </w:p>
    <w:p w14:paraId="70C05F10" w14:textId="77777777" w:rsidR="00BE6D9D" w:rsidRDefault="002B554B" w:rsidP="00BE6D9D">
      <w:hyperlink r:id="rId33" w:history="1">
        <w:r w:rsidR="00BE6D9D" w:rsidRPr="00453BB7">
          <w:rPr>
            <w:rStyle w:val="a3"/>
          </w:rPr>
          <w:t>https://dbeaver.io/download/</w:t>
        </w:r>
      </w:hyperlink>
    </w:p>
    <w:p w14:paraId="1F0BE56C" w14:textId="77777777" w:rsidR="00BE6D9D" w:rsidRDefault="002B554B" w:rsidP="00BE6D9D">
      <w:hyperlink r:id="rId34" w:history="1">
        <w:r w:rsidR="00BE6D9D" w:rsidRPr="00453BB7">
          <w:rPr>
            <w:rStyle w:val="a3"/>
          </w:rPr>
          <w:t>https://www.heidisql.com</w:t>
        </w:r>
      </w:hyperlink>
    </w:p>
    <w:p w14:paraId="266D1669" w14:textId="77777777" w:rsidR="00BE6D9D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94" w:name="_Toc169613158"/>
      <w:r w:rsidRPr="00787C3A">
        <w:t>PostgreSQL</w:t>
      </w:r>
      <w:bookmarkEnd w:id="94"/>
    </w:p>
    <w:p w14:paraId="42017A22" w14:textId="77777777" w:rsidR="00BE6D9D" w:rsidRPr="00787C3A" w:rsidRDefault="00BE6D9D" w:rsidP="00BE6D9D">
      <w:r>
        <w:rPr>
          <w:rFonts w:hint="eastAsia"/>
        </w:rPr>
        <w:t>开源免费，比较正宗的数据库×××××××××××××××××××××××××××××××××××××××××××××××××××</w:t>
      </w:r>
      <w:r>
        <w:rPr>
          <w:rFonts w:hint="eastAsia"/>
        </w:rPr>
        <w:t>S</w:t>
      </w:r>
      <w:r>
        <w:t>QL</w:t>
      </w:r>
      <w:r>
        <w:rPr>
          <w:rFonts w:hint="eastAsia"/>
        </w:rPr>
        <w:t>××××××××××××××××××××××××××××××××××。</w:t>
      </w:r>
    </w:p>
    <w:p w14:paraId="4DB748D6" w14:textId="77777777" w:rsidR="00BE6D9D" w:rsidRDefault="00BE6D9D" w:rsidP="00BE6D9D">
      <w:pPr>
        <w:pStyle w:val="3"/>
        <w:numPr>
          <w:ilvl w:val="2"/>
          <w:numId w:val="3"/>
        </w:numPr>
        <w:ind w:left="720" w:hanging="720"/>
      </w:pPr>
      <w:bookmarkStart w:id="95" w:name="_Toc169613159"/>
      <w:r w:rsidRPr="00787C3A">
        <w:t>SQLite</w:t>
      </w:r>
      <w:bookmarkEnd w:id="95"/>
    </w:p>
    <w:p w14:paraId="0B721575" w14:textId="77777777" w:rsidR="00BE6D9D" w:rsidRDefault="00BE6D9D" w:rsidP="00BE6D9D">
      <w:r>
        <w:rPr>
          <w:rFonts w:hint="eastAsia"/>
        </w:rPr>
        <w:t>手机、单片机常用数据库，无需安装、小巧、简便、功能强大××××××××××××××××××××××××××××××××××××××××××××××××××××××××××××××××××××</w:t>
      </w:r>
      <w:r>
        <w:rPr>
          <w:rFonts w:hint="eastAsia"/>
        </w:rPr>
        <w:t>S</w:t>
      </w:r>
      <w:r>
        <w:t>QL</w:t>
      </w:r>
      <w:r>
        <w:rPr>
          <w:rFonts w:hint="eastAsia"/>
        </w:rPr>
        <w:t>××××××××××××××××××××××××××××××××××。</w:t>
      </w:r>
    </w:p>
    <w:p w14:paraId="32ADE992" w14:textId="77777777" w:rsidR="00BE6D9D" w:rsidRDefault="00BE6D9D" w:rsidP="00BE6D9D"/>
    <w:p w14:paraId="54E64521" w14:textId="77777777" w:rsidR="00BE6D9D" w:rsidRDefault="00BE6D9D" w:rsidP="00BE6D9D">
      <w:r>
        <w:rPr>
          <w:rFonts w:hint="eastAsia"/>
        </w:rPr>
        <w:t>SQLite</w:t>
      </w:r>
      <w:r>
        <w:rPr>
          <w:rFonts w:hint="eastAsia"/>
        </w:rPr>
        <w:t>：</w:t>
      </w:r>
    </w:p>
    <w:p w14:paraId="20F6DA95" w14:textId="77777777" w:rsidR="00BE6D9D" w:rsidRDefault="00BE6D9D" w:rsidP="00BE6D9D">
      <w:r>
        <w:rPr>
          <w:rFonts w:hint="eastAsia"/>
        </w:rPr>
        <w:t>免费开源轻量级数据库</w:t>
      </w:r>
    </w:p>
    <w:p w14:paraId="392C4691" w14:textId="77777777" w:rsidR="00BE6D9D" w:rsidRDefault="002B554B" w:rsidP="00BE6D9D">
      <w:hyperlink r:id="rId35" w:history="1">
        <w:r w:rsidR="00BE6D9D" w:rsidRPr="00453BB7">
          <w:rPr>
            <w:rStyle w:val="a3"/>
          </w:rPr>
          <w:t>https://www.sqlite.org/index.html</w:t>
        </w:r>
      </w:hyperlink>
    </w:p>
    <w:p w14:paraId="729C0A9B" w14:textId="77777777" w:rsidR="00BE6D9D" w:rsidRDefault="002B554B" w:rsidP="00BE6D9D">
      <w:hyperlink r:id="rId36" w:history="1">
        <w:r w:rsidR="00BE6D9D" w:rsidRPr="00453BB7">
          <w:rPr>
            <w:rStyle w:val="a3"/>
          </w:rPr>
          <w:t>https://github.com/govert/SQLiteForExcel/releases</w:t>
        </w:r>
      </w:hyperlink>
    </w:p>
    <w:p w14:paraId="674FC5A8" w14:textId="77777777" w:rsidR="00BE6D9D" w:rsidRDefault="002B554B" w:rsidP="00BE6D9D">
      <w:hyperlink r:id="rId37" w:history="1">
        <w:r w:rsidR="00BE6D9D" w:rsidRPr="00453BB7">
          <w:rPr>
            <w:rStyle w:val="a3"/>
          </w:rPr>
          <w:t>https://github.com/pawelsalawa/sqlitestudio/releases</w:t>
        </w:r>
      </w:hyperlink>
    </w:p>
    <w:p w14:paraId="7A5EA6DA" w14:textId="77777777" w:rsidR="00BE6D9D" w:rsidRDefault="002B554B" w:rsidP="00BE6D9D">
      <w:hyperlink r:id="rId38" w:history="1">
        <w:r w:rsidR="00BE6D9D" w:rsidRPr="00453BB7">
          <w:rPr>
            <w:rStyle w:val="a3"/>
          </w:rPr>
          <w:t>https://www.navicat.com.cn/products/navicat-for-sqlite</w:t>
        </w:r>
      </w:hyperlink>
    </w:p>
    <w:p w14:paraId="1C33FDD2" w14:textId="77777777" w:rsidR="00BE6D9D" w:rsidRDefault="002B554B" w:rsidP="00BE6D9D">
      <w:hyperlink r:id="rId39" w:history="1">
        <w:r w:rsidR="00BE6D9D" w:rsidRPr="00453BB7">
          <w:rPr>
            <w:rStyle w:val="a3"/>
          </w:rPr>
          <w:t>https://www.yunqa.de/delphi/apps/sqlitespy/index</w:t>
        </w:r>
      </w:hyperlink>
    </w:p>
    <w:p w14:paraId="119D2840" w14:textId="77777777" w:rsidR="00BE6D9D" w:rsidRDefault="00BE6D9D" w:rsidP="00BE6D9D">
      <w:pPr>
        <w:pStyle w:val="2"/>
        <w:numPr>
          <w:ilvl w:val="1"/>
          <w:numId w:val="2"/>
        </w:numPr>
        <w:tabs>
          <w:tab w:val="clear" w:pos="432"/>
        </w:tabs>
        <w:spacing w:line="300" w:lineRule="auto"/>
      </w:pPr>
      <w:bookmarkStart w:id="96" w:name="_Toc169613160"/>
      <w:r>
        <w:t>CSV</w:t>
      </w:r>
      <w:bookmarkEnd w:id="96"/>
    </w:p>
    <w:p w14:paraId="551DD340" w14:textId="77777777" w:rsidR="00BE6D9D" w:rsidRPr="00204575" w:rsidRDefault="00BE6D9D" w:rsidP="00BE6D9D">
      <w:r>
        <w:rPr>
          <w:rFonts w:hint="eastAsia"/>
        </w:rPr>
        <w:t>×××××××××××××××××。</w:t>
      </w:r>
    </w:p>
    <w:p w14:paraId="743E1A56" w14:textId="77777777" w:rsidR="00BE6D9D" w:rsidRDefault="00BE6D9D" w:rsidP="00BE6D9D">
      <w:pPr>
        <w:pStyle w:val="2"/>
        <w:numPr>
          <w:ilvl w:val="1"/>
          <w:numId w:val="2"/>
        </w:numPr>
        <w:tabs>
          <w:tab w:val="clear" w:pos="432"/>
        </w:tabs>
        <w:spacing w:line="300" w:lineRule="auto"/>
      </w:pPr>
      <w:bookmarkStart w:id="97" w:name="_Toc169613161"/>
      <w:r>
        <w:rPr>
          <w:rFonts w:hint="eastAsia"/>
        </w:rPr>
        <w:t>TXT</w:t>
      </w:r>
      <w:bookmarkEnd w:id="97"/>
    </w:p>
    <w:p w14:paraId="0D853827" w14:textId="77777777" w:rsidR="00BE6D9D" w:rsidRPr="00204575" w:rsidRDefault="00BE6D9D" w:rsidP="00BE6D9D">
      <w:r>
        <w:rPr>
          <w:rFonts w:hint="eastAsia"/>
        </w:rPr>
        <w:t>×××××××××××××××××。</w:t>
      </w:r>
    </w:p>
    <w:p w14:paraId="73D2CD8D" w14:textId="77777777" w:rsidR="00BE6D9D" w:rsidRPr="00D400F0" w:rsidRDefault="00BE6D9D" w:rsidP="00B0714C"/>
    <w:sectPr w:rsidR="00BE6D9D" w:rsidRPr="00D400F0" w:rsidSect="004D7260">
      <w:headerReference w:type="default" r:id="rId40"/>
      <w:footerReference w:type="default" r:id="rId41"/>
      <w:pgSz w:w="11906" w:h="16838"/>
      <w:pgMar w:top="1440" w:right="1080" w:bottom="1440" w:left="1080" w:header="851" w:footer="850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B95BC" w14:textId="77777777" w:rsidR="002B554B" w:rsidRDefault="002B554B">
      <w:pPr>
        <w:spacing w:line="240" w:lineRule="auto"/>
      </w:pPr>
      <w:r>
        <w:separator/>
      </w:r>
    </w:p>
  </w:endnote>
  <w:endnote w:type="continuationSeparator" w:id="0">
    <w:p w14:paraId="0A2F382C" w14:textId="77777777" w:rsidR="002B554B" w:rsidRDefault="002B55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9081E" w14:textId="77777777" w:rsidR="00FF5AF4" w:rsidRDefault="002B554B">
    <w:pPr>
      <w:pStyle w:val="a7"/>
      <w:pBdr>
        <w:top w:val="single" w:sz="4" w:space="1" w:color="auto"/>
        <w:left w:val="none" w:sz="0" w:space="4" w:color="auto"/>
        <w:bottom w:val="none" w:sz="0" w:space="1" w:color="auto"/>
        <w:right w:val="none" w:sz="0" w:space="4" w:color="auto"/>
      </w:pBdr>
      <w:spacing w:line="240" w:lineRule="auto"/>
    </w:pPr>
    <w:r>
      <w:pict w14:anchorId="6C90291C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228.9pt;margin-top:7.5pt;width:29.55pt;height:15.5pt;z-index:1;mso-wrap-style:none;mso-position-horizontal-relative:margin" filled="f" stroked="f">
          <v:fill o:detectmouseclick="t"/>
          <v:textbox style="mso-fit-shape-to-text:t" inset="0,0,0,0">
            <w:txbxContent>
              <w:p w14:paraId="71860204" w14:textId="77777777" w:rsidR="00FF5AF4" w:rsidRDefault="00FF5AF4">
                <w:pPr>
                  <w:pStyle w:val="a7"/>
                </w:pP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5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/ </w:t>
                </w:r>
                <w:r>
                  <w:rPr>
                    <w:noProof/>
                  </w:rPr>
                  <w:fldChar w:fldCharType="begin"/>
                </w:r>
                <w:r>
                  <w:rPr>
                    <w:noProof/>
                  </w:rPr>
                  <w:instrText xml:space="preserve"> NUMPAGES  \* MERGEFORMAT </w:instrText>
                </w:r>
                <w:r>
                  <w:rPr>
                    <w:noProof/>
                  </w:rPr>
                  <w:fldChar w:fldCharType="separate"/>
                </w:r>
                <w:r>
                  <w:rPr>
                    <w:noProof/>
                  </w:rPr>
                  <w:t>24</w:t>
                </w:r>
                <w:r>
                  <w:rPr>
                    <w:noProof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91907" w14:textId="77777777" w:rsidR="002B554B" w:rsidRDefault="002B554B">
      <w:pPr>
        <w:spacing w:line="240" w:lineRule="auto"/>
      </w:pPr>
      <w:r>
        <w:separator/>
      </w:r>
    </w:p>
  </w:footnote>
  <w:footnote w:type="continuationSeparator" w:id="0">
    <w:p w14:paraId="0E86EF80" w14:textId="77777777" w:rsidR="002B554B" w:rsidRDefault="002B554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1B0E2" w14:textId="4DE6FC82" w:rsidR="00FF5AF4" w:rsidRDefault="00FF5AF4">
    <w:pPr>
      <w:pStyle w:val="a6"/>
      <w:pBdr>
        <w:bottom w:val="single" w:sz="4" w:space="1" w:color="auto"/>
      </w:pBdr>
      <w:jc w:val="center"/>
    </w:pPr>
    <w:r>
      <w:rPr>
        <w:rFonts w:hint="eastAsia"/>
      </w:rPr>
      <w:t xml:space="preserve">                                                            </w:t>
    </w:r>
    <w:r>
      <w:t xml:space="preserve">            </w:t>
    </w:r>
    <w:r w:rsidR="000422D4">
      <w:rPr>
        <w:rFonts w:hint="eastAsia"/>
        <w:bCs/>
      </w:rPr>
      <w:t>石油化工建设工程项目技术文件</w:t>
    </w:r>
    <w:r>
      <w:rPr>
        <w:rFonts w:hint="eastAsia"/>
        <w:bCs/>
      </w:rPr>
      <w:t>操作规程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A2343"/>
    <w:multiLevelType w:val="hybridMultilevel"/>
    <w:tmpl w:val="A8147336"/>
    <w:lvl w:ilvl="0" w:tplc="4D320820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9B32F5"/>
    <w:multiLevelType w:val="hybridMultilevel"/>
    <w:tmpl w:val="3F52AA4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983829"/>
    <w:multiLevelType w:val="hybridMultilevel"/>
    <w:tmpl w:val="932C62D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E1871C7"/>
    <w:multiLevelType w:val="hybridMultilevel"/>
    <w:tmpl w:val="54CA2462"/>
    <w:lvl w:ilvl="0" w:tplc="11FC6EDC">
      <w:start w:val="1"/>
      <w:numFmt w:val="decimalZero"/>
      <w:lvlText w:val="%1."/>
      <w:lvlJc w:val="left"/>
      <w:pPr>
        <w:ind w:left="420" w:hanging="4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EF73EA6"/>
    <w:multiLevelType w:val="hybridMultilevel"/>
    <w:tmpl w:val="6D7A561A"/>
    <w:lvl w:ilvl="0" w:tplc="0B2AB4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4576042C"/>
    <w:multiLevelType w:val="hybridMultilevel"/>
    <w:tmpl w:val="039CBD80"/>
    <w:lvl w:ilvl="0" w:tplc="4D320820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E5A07F2"/>
    <w:multiLevelType w:val="hybridMultilevel"/>
    <w:tmpl w:val="E9CA96A4"/>
    <w:lvl w:ilvl="0" w:tplc="4D320820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3152036"/>
    <w:multiLevelType w:val="hybridMultilevel"/>
    <w:tmpl w:val="1BC486F8"/>
    <w:lvl w:ilvl="0" w:tplc="78B4EBF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8A0662"/>
    <w:multiLevelType w:val="multilevel"/>
    <w:tmpl w:val="24AC31C2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57"/>
        </w:tabs>
        <w:ind w:left="0" w:firstLine="0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13"/>
        </w:tabs>
        <w:ind w:left="431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 w15:restartNumberingAfterBreak="0">
    <w:nsid w:val="56D71FF1"/>
    <w:multiLevelType w:val="multilevel"/>
    <w:tmpl w:val="56D71FF1"/>
    <w:lvl w:ilvl="0">
      <w:start w:val="1"/>
      <w:numFmt w:val="decimal"/>
      <w:pStyle w:val="1"/>
      <w:suff w:val="space"/>
      <w:lvlText w:val="%1"/>
      <w:lvlJc w:val="left"/>
      <w:pPr>
        <w:tabs>
          <w:tab w:val="num" w:pos="0"/>
        </w:tabs>
        <w:ind w:left="432" w:hanging="432"/>
      </w:pPr>
      <w:rPr>
        <w:rFonts w:ascii="黑体" w:eastAsia="黑体" w:hAnsi="黑体" w:cs="黑体" w:hint="default"/>
        <w:b/>
        <w:bCs/>
        <w:strike w:val="0"/>
        <w:dstrike w:val="0"/>
        <w:sz w:val="44"/>
        <w:szCs w:val="44"/>
      </w:rPr>
    </w:lvl>
    <w:lvl w:ilvl="1">
      <w:start w:val="1"/>
      <w:numFmt w:val="decimal"/>
      <w:pStyle w:val="2"/>
      <w:suff w:val="space"/>
      <w:lvlText w:val="%1.%2"/>
      <w:lvlJc w:val="left"/>
      <w:pPr>
        <w:tabs>
          <w:tab w:val="num" w:pos="0"/>
        </w:tabs>
        <w:ind w:left="576" w:hanging="576"/>
      </w:pPr>
      <w:rPr>
        <w:rFonts w:ascii="黑体" w:eastAsia="黑体" w:hAnsi="黑体" w:cs="黑体" w:hint="default"/>
        <w:b/>
        <w:bCs/>
        <w:strike w:val="0"/>
        <w:dstrike w:val="0"/>
        <w:sz w:val="32"/>
        <w:szCs w:val="32"/>
      </w:rPr>
    </w:lvl>
    <w:lvl w:ilvl="2">
      <w:start w:val="1"/>
      <w:numFmt w:val="decimal"/>
      <w:pStyle w:val="3"/>
      <w:suff w:val="space"/>
      <w:lvlText w:val="%1.%2.%3"/>
      <w:lvlJc w:val="left"/>
      <w:pPr>
        <w:tabs>
          <w:tab w:val="num" w:pos="0"/>
        </w:tabs>
        <w:ind w:left="720" w:hanging="720"/>
      </w:pPr>
      <w:rPr>
        <w:rFonts w:ascii="黑体" w:eastAsia="黑体" w:hAnsi="黑体" w:cs="黑体" w:hint="default"/>
        <w:b/>
        <w:bCs/>
        <w:strike w:val="0"/>
        <w:dstrike w:val="0"/>
        <w:sz w:val="28"/>
        <w:szCs w:val="28"/>
      </w:rPr>
    </w:lvl>
    <w:lvl w:ilvl="3">
      <w:start w:val="1"/>
      <w:numFmt w:val="decimal"/>
      <w:pStyle w:val="4"/>
      <w:suff w:val="space"/>
      <w:lvlText w:val="%1.%2.%3.%4"/>
      <w:lvlJc w:val="left"/>
      <w:pPr>
        <w:tabs>
          <w:tab w:val="num" w:pos="0"/>
        </w:tabs>
        <w:ind w:left="1584" w:hanging="1584"/>
      </w:pPr>
      <w:rPr>
        <w:rFonts w:ascii="黑体" w:eastAsia="黑体" w:hAnsi="黑体" w:cs="黑体" w:hint="default"/>
        <w:b/>
        <w:bCs/>
        <w:strike w:val="0"/>
        <w:dstrike w:val="0"/>
        <w:sz w:val="21"/>
        <w:szCs w:val="21"/>
      </w:rPr>
    </w:lvl>
    <w:lvl w:ilvl="4">
      <w:start w:val="1"/>
      <w:numFmt w:val="decimal"/>
      <w:pStyle w:val="5"/>
      <w:suff w:val="space"/>
      <w:lvlText w:val="%1.%2.%3.%4.%5"/>
      <w:lvlJc w:val="left"/>
      <w:pPr>
        <w:tabs>
          <w:tab w:val="num" w:pos="0"/>
        </w:tabs>
        <w:ind w:left="1008" w:hanging="1008"/>
      </w:pPr>
      <w:rPr>
        <w:rFonts w:ascii="黑体" w:eastAsia="黑体" w:hAnsi="黑体" w:cs="黑体" w:hint="default"/>
        <w:b/>
        <w:bCs/>
        <w:strike w:val="0"/>
        <w:dstrike w:val="0"/>
        <w:sz w:val="21"/>
        <w:szCs w:val="21"/>
      </w:rPr>
    </w:lvl>
    <w:lvl w:ilvl="5">
      <w:start w:val="1"/>
      <w:numFmt w:val="decimal"/>
      <w:pStyle w:val="6"/>
      <w:suff w:val="space"/>
      <w:lvlText w:val="%1.%2.%3.%4.%5.%6"/>
      <w:lvlJc w:val="left"/>
      <w:pPr>
        <w:tabs>
          <w:tab w:val="num" w:pos="0"/>
        </w:tabs>
        <w:ind w:left="1152" w:hanging="1152"/>
      </w:pPr>
      <w:rPr>
        <w:rFonts w:ascii="黑体" w:eastAsia="黑体" w:hAnsi="黑体" w:cs="黑体" w:hint="default"/>
        <w:b/>
        <w:bCs/>
        <w:strike w:val="0"/>
        <w:dstrike w:val="0"/>
        <w:sz w:val="21"/>
        <w:szCs w:val="21"/>
      </w:rPr>
    </w:lvl>
    <w:lvl w:ilvl="6">
      <w:start w:val="1"/>
      <w:numFmt w:val="decimal"/>
      <w:pStyle w:val="7"/>
      <w:suff w:val="space"/>
      <w:lvlText w:val="%1.%2.%3.%4.%5.%6.%7"/>
      <w:lvlJc w:val="left"/>
      <w:pPr>
        <w:tabs>
          <w:tab w:val="num" w:pos="0"/>
        </w:tabs>
        <w:ind w:left="1296" w:hanging="1296"/>
      </w:pPr>
      <w:rPr>
        <w:rFonts w:ascii="黑体" w:eastAsia="黑体" w:hAnsi="黑体" w:cs="黑体" w:hint="default"/>
        <w:b/>
        <w:bCs/>
        <w:strike w:val="0"/>
        <w:dstrike w:val="0"/>
        <w:sz w:val="21"/>
        <w:szCs w:val="21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tabs>
          <w:tab w:val="num" w:pos="0"/>
        </w:tabs>
        <w:ind w:left="1440" w:hanging="1440"/>
      </w:pPr>
      <w:rPr>
        <w:rFonts w:ascii="黑体" w:eastAsia="黑体" w:hAnsi="黑体" w:cs="黑体" w:hint="default"/>
        <w:b/>
        <w:bCs/>
        <w:strike w:val="0"/>
        <w:dstrike w:val="0"/>
        <w:sz w:val="21"/>
        <w:szCs w:val="21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tabs>
          <w:tab w:val="num" w:pos="0"/>
        </w:tabs>
        <w:ind w:left="1584" w:hanging="1584"/>
      </w:pPr>
      <w:rPr>
        <w:rFonts w:ascii="黑体" w:eastAsia="黑体" w:hAnsi="黑体" w:cs="黑体" w:hint="default"/>
        <w:b/>
        <w:bCs/>
        <w:strike w:val="0"/>
        <w:dstrike w:val="0"/>
        <w:sz w:val="21"/>
        <w:szCs w:val="21"/>
      </w:rPr>
    </w:lvl>
  </w:abstractNum>
  <w:abstractNum w:abstractNumId="10" w15:restartNumberingAfterBreak="0">
    <w:nsid w:val="5E73302B"/>
    <w:multiLevelType w:val="hybridMultilevel"/>
    <w:tmpl w:val="563A4110"/>
    <w:lvl w:ilvl="0" w:tplc="040EDF6C">
      <w:start w:val="1"/>
      <w:numFmt w:val="bullet"/>
      <w:lvlText w:val="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F3B2E99"/>
    <w:multiLevelType w:val="hybridMultilevel"/>
    <w:tmpl w:val="D8F266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8777BA8"/>
    <w:multiLevelType w:val="hybridMultilevel"/>
    <w:tmpl w:val="5BECFD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2043DE"/>
    <w:multiLevelType w:val="hybridMultilevel"/>
    <w:tmpl w:val="5D6A1B70"/>
    <w:lvl w:ilvl="0" w:tplc="FFFFFFFF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AC1163"/>
    <w:multiLevelType w:val="hybridMultilevel"/>
    <w:tmpl w:val="5D6A1B70"/>
    <w:lvl w:ilvl="0" w:tplc="04090017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D9C418C"/>
    <w:multiLevelType w:val="hybridMultilevel"/>
    <w:tmpl w:val="B0E02AC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351472A"/>
    <w:multiLevelType w:val="hybridMultilevel"/>
    <w:tmpl w:val="96F6E5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EC09CC"/>
    <w:multiLevelType w:val="hybridMultilevel"/>
    <w:tmpl w:val="92E00E64"/>
    <w:lvl w:ilvl="0" w:tplc="70665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891C11"/>
    <w:multiLevelType w:val="hybridMultilevel"/>
    <w:tmpl w:val="FDEE485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8"/>
    <w:lvlOverride w:ilvl="0">
      <w:lvl w:ilvl="0">
        <w:start w:val="1"/>
        <w:numFmt w:val="decimal"/>
        <w:lvlText w:val="%1"/>
        <w:lvlJc w:val="left"/>
        <w:pPr>
          <w:tabs>
            <w:tab w:val="num" w:pos="432"/>
          </w:tabs>
          <w:ind w:left="432" w:hanging="432"/>
        </w:pPr>
        <w:rPr>
          <w:rFonts w:hint="eastAsia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76"/>
          </w:tabs>
          <w:ind w:left="576" w:hanging="576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1.%2.%3"/>
        <w:lvlJc w:val="left"/>
        <w:pPr>
          <w:ind w:left="0" w:firstLine="0"/>
        </w:pPr>
        <w:rPr>
          <w:rFonts w:hint="eastAsia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113"/>
          </w:tabs>
          <w:ind w:left="431" w:firstLine="0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eastAsia"/>
        </w:rPr>
      </w:lvl>
    </w:lvlOverride>
  </w:num>
  <w:num w:numId="4">
    <w:abstractNumId w:val="17"/>
  </w:num>
  <w:num w:numId="5">
    <w:abstractNumId w:val="5"/>
  </w:num>
  <w:num w:numId="6">
    <w:abstractNumId w:val="3"/>
  </w:num>
  <w:num w:numId="7">
    <w:abstractNumId w:val="16"/>
  </w:num>
  <w:num w:numId="8">
    <w:abstractNumId w:val="12"/>
  </w:num>
  <w:num w:numId="9">
    <w:abstractNumId w:val="14"/>
  </w:num>
  <w:num w:numId="10">
    <w:abstractNumId w:val="15"/>
  </w:num>
  <w:num w:numId="11">
    <w:abstractNumId w:val="13"/>
  </w:num>
  <w:num w:numId="12">
    <w:abstractNumId w:val="11"/>
  </w:num>
  <w:num w:numId="13">
    <w:abstractNumId w:val="1"/>
  </w:num>
  <w:num w:numId="14">
    <w:abstractNumId w:val="2"/>
  </w:num>
  <w:num w:numId="15">
    <w:abstractNumId w:val="18"/>
  </w:num>
  <w:num w:numId="16">
    <w:abstractNumId w:val="10"/>
  </w:num>
  <w:num w:numId="17">
    <w:abstractNumId w:val="7"/>
  </w:num>
  <w:num w:numId="18">
    <w:abstractNumId w:val="4"/>
  </w:num>
  <w:num w:numId="19">
    <w:abstractNumId w:val="9"/>
  </w:num>
  <w:num w:numId="20">
    <w:abstractNumId w:val="0"/>
  </w:num>
  <w:num w:numId="21">
    <w:abstractNumId w:val="6"/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2B051EF"/>
    <w:rsid w:val="0000161C"/>
    <w:rsid w:val="0000195A"/>
    <w:rsid w:val="000036D5"/>
    <w:rsid w:val="000039B8"/>
    <w:rsid w:val="00003FBA"/>
    <w:rsid w:val="00006212"/>
    <w:rsid w:val="00006D41"/>
    <w:rsid w:val="00007FDA"/>
    <w:rsid w:val="00011739"/>
    <w:rsid w:val="0001348E"/>
    <w:rsid w:val="00014932"/>
    <w:rsid w:val="00014A99"/>
    <w:rsid w:val="000163ED"/>
    <w:rsid w:val="000218E5"/>
    <w:rsid w:val="00021F33"/>
    <w:rsid w:val="00022857"/>
    <w:rsid w:val="000251EA"/>
    <w:rsid w:val="00025847"/>
    <w:rsid w:val="00026A73"/>
    <w:rsid w:val="0003027C"/>
    <w:rsid w:val="0003061A"/>
    <w:rsid w:val="00032A8F"/>
    <w:rsid w:val="00032CCB"/>
    <w:rsid w:val="00034E23"/>
    <w:rsid w:val="00035CF3"/>
    <w:rsid w:val="00036452"/>
    <w:rsid w:val="00040C4C"/>
    <w:rsid w:val="000422D4"/>
    <w:rsid w:val="00042358"/>
    <w:rsid w:val="00045877"/>
    <w:rsid w:val="00045FCD"/>
    <w:rsid w:val="0004617C"/>
    <w:rsid w:val="000515E3"/>
    <w:rsid w:val="00053731"/>
    <w:rsid w:val="000566DB"/>
    <w:rsid w:val="00063647"/>
    <w:rsid w:val="00063B20"/>
    <w:rsid w:val="00064693"/>
    <w:rsid w:val="00065CD2"/>
    <w:rsid w:val="00065D71"/>
    <w:rsid w:val="00070391"/>
    <w:rsid w:val="000704FA"/>
    <w:rsid w:val="0007092D"/>
    <w:rsid w:val="00072115"/>
    <w:rsid w:val="00072308"/>
    <w:rsid w:val="00073A20"/>
    <w:rsid w:val="00074557"/>
    <w:rsid w:val="0007507E"/>
    <w:rsid w:val="00075EFB"/>
    <w:rsid w:val="000776E7"/>
    <w:rsid w:val="00077848"/>
    <w:rsid w:val="000778CF"/>
    <w:rsid w:val="000803F5"/>
    <w:rsid w:val="00081777"/>
    <w:rsid w:val="000827CA"/>
    <w:rsid w:val="000835E5"/>
    <w:rsid w:val="000864C4"/>
    <w:rsid w:val="00086D15"/>
    <w:rsid w:val="00091012"/>
    <w:rsid w:val="000917E3"/>
    <w:rsid w:val="000927DD"/>
    <w:rsid w:val="00092E0D"/>
    <w:rsid w:val="00093CEC"/>
    <w:rsid w:val="000942FB"/>
    <w:rsid w:val="0009515A"/>
    <w:rsid w:val="000A0077"/>
    <w:rsid w:val="000A0751"/>
    <w:rsid w:val="000A0BFB"/>
    <w:rsid w:val="000A3A0A"/>
    <w:rsid w:val="000A45DC"/>
    <w:rsid w:val="000A4DB3"/>
    <w:rsid w:val="000A4EB1"/>
    <w:rsid w:val="000A4F9F"/>
    <w:rsid w:val="000A512D"/>
    <w:rsid w:val="000A6184"/>
    <w:rsid w:val="000A729F"/>
    <w:rsid w:val="000A7CFA"/>
    <w:rsid w:val="000A7FF8"/>
    <w:rsid w:val="000B16C7"/>
    <w:rsid w:val="000B1A25"/>
    <w:rsid w:val="000B1A99"/>
    <w:rsid w:val="000B3AD1"/>
    <w:rsid w:val="000B3BC0"/>
    <w:rsid w:val="000B48A9"/>
    <w:rsid w:val="000B5301"/>
    <w:rsid w:val="000B627F"/>
    <w:rsid w:val="000B713E"/>
    <w:rsid w:val="000B7C74"/>
    <w:rsid w:val="000C2212"/>
    <w:rsid w:val="000C4A30"/>
    <w:rsid w:val="000C5492"/>
    <w:rsid w:val="000C5FF7"/>
    <w:rsid w:val="000C7AB2"/>
    <w:rsid w:val="000D12B1"/>
    <w:rsid w:val="000D162D"/>
    <w:rsid w:val="000D195C"/>
    <w:rsid w:val="000D23C0"/>
    <w:rsid w:val="000D2F92"/>
    <w:rsid w:val="000D367E"/>
    <w:rsid w:val="000D43A5"/>
    <w:rsid w:val="000D5BDE"/>
    <w:rsid w:val="000D5CD2"/>
    <w:rsid w:val="000D6EF8"/>
    <w:rsid w:val="000E04C3"/>
    <w:rsid w:val="000E069E"/>
    <w:rsid w:val="000E1A82"/>
    <w:rsid w:val="000E4634"/>
    <w:rsid w:val="000E577B"/>
    <w:rsid w:val="000E75A5"/>
    <w:rsid w:val="000F0091"/>
    <w:rsid w:val="000F3005"/>
    <w:rsid w:val="000F451C"/>
    <w:rsid w:val="000F4A21"/>
    <w:rsid w:val="000F5EBB"/>
    <w:rsid w:val="000F5F76"/>
    <w:rsid w:val="000F60FE"/>
    <w:rsid w:val="000F6221"/>
    <w:rsid w:val="000F666A"/>
    <w:rsid w:val="00102DFB"/>
    <w:rsid w:val="00102F86"/>
    <w:rsid w:val="00103275"/>
    <w:rsid w:val="00106B5B"/>
    <w:rsid w:val="001075DC"/>
    <w:rsid w:val="0011010D"/>
    <w:rsid w:val="00111595"/>
    <w:rsid w:val="00112DAF"/>
    <w:rsid w:val="00113BFD"/>
    <w:rsid w:val="001165CC"/>
    <w:rsid w:val="00120019"/>
    <w:rsid w:val="001217F7"/>
    <w:rsid w:val="00121B1F"/>
    <w:rsid w:val="00121BB0"/>
    <w:rsid w:val="00121C4D"/>
    <w:rsid w:val="00123AEC"/>
    <w:rsid w:val="00126E11"/>
    <w:rsid w:val="00132D96"/>
    <w:rsid w:val="00133407"/>
    <w:rsid w:val="00133615"/>
    <w:rsid w:val="001336DA"/>
    <w:rsid w:val="00134285"/>
    <w:rsid w:val="00134BDD"/>
    <w:rsid w:val="00135F95"/>
    <w:rsid w:val="001367CC"/>
    <w:rsid w:val="00136F67"/>
    <w:rsid w:val="0014311A"/>
    <w:rsid w:val="0014332F"/>
    <w:rsid w:val="001434E1"/>
    <w:rsid w:val="00146B8F"/>
    <w:rsid w:val="001475DD"/>
    <w:rsid w:val="00150978"/>
    <w:rsid w:val="00155E95"/>
    <w:rsid w:val="00156618"/>
    <w:rsid w:val="001568EC"/>
    <w:rsid w:val="00163850"/>
    <w:rsid w:val="00163B7B"/>
    <w:rsid w:val="001649F2"/>
    <w:rsid w:val="001666DA"/>
    <w:rsid w:val="00166BDB"/>
    <w:rsid w:val="00171805"/>
    <w:rsid w:val="00171B7D"/>
    <w:rsid w:val="001721DB"/>
    <w:rsid w:val="00172C6D"/>
    <w:rsid w:val="0017639C"/>
    <w:rsid w:val="00177307"/>
    <w:rsid w:val="00177D73"/>
    <w:rsid w:val="00180324"/>
    <w:rsid w:val="001812C4"/>
    <w:rsid w:val="00181628"/>
    <w:rsid w:val="00181AF5"/>
    <w:rsid w:val="001824C3"/>
    <w:rsid w:val="00183A58"/>
    <w:rsid w:val="00183F96"/>
    <w:rsid w:val="00185147"/>
    <w:rsid w:val="001857AE"/>
    <w:rsid w:val="00185E97"/>
    <w:rsid w:val="0018610A"/>
    <w:rsid w:val="00186D2E"/>
    <w:rsid w:val="00186F63"/>
    <w:rsid w:val="00191B65"/>
    <w:rsid w:val="00193622"/>
    <w:rsid w:val="001941AD"/>
    <w:rsid w:val="0019559B"/>
    <w:rsid w:val="00195876"/>
    <w:rsid w:val="00195FA8"/>
    <w:rsid w:val="00197EF7"/>
    <w:rsid w:val="001A08B6"/>
    <w:rsid w:val="001A436E"/>
    <w:rsid w:val="001A6012"/>
    <w:rsid w:val="001A67D3"/>
    <w:rsid w:val="001A7A68"/>
    <w:rsid w:val="001B4A32"/>
    <w:rsid w:val="001B5606"/>
    <w:rsid w:val="001B5927"/>
    <w:rsid w:val="001B5EB5"/>
    <w:rsid w:val="001B668F"/>
    <w:rsid w:val="001B6CFA"/>
    <w:rsid w:val="001B7ABA"/>
    <w:rsid w:val="001B7E72"/>
    <w:rsid w:val="001C1D14"/>
    <w:rsid w:val="001C3292"/>
    <w:rsid w:val="001C3B52"/>
    <w:rsid w:val="001C4359"/>
    <w:rsid w:val="001C59D2"/>
    <w:rsid w:val="001C5E99"/>
    <w:rsid w:val="001C7766"/>
    <w:rsid w:val="001C7A6E"/>
    <w:rsid w:val="001C7D1B"/>
    <w:rsid w:val="001D1727"/>
    <w:rsid w:val="001D1A1F"/>
    <w:rsid w:val="001D54F0"/>
    <w:rsid w:val="001D7595"/>
    <w:rsid w:val="001E025C"/>
    <w:rsid w:val="001E0400"/>
    <w:rsid w:val="001E06A4"/>
    <w:rsid w:val="001E0923"/>
    <w:rsid w:val="001E1E00"/>
    <w:rsid w:val="001E41C6"/>
    <w:rsid w:val="001E46D1"/>
    <w:rsid w:val="001E7684"/>
    <w:rsid w:val="001E7BB4"/>
    <w:rsid w:val="001F1C6D"/>
    <w:rsid w:val="001F3AF6"/>
    <w:rsid w:val="001F3E73"/>
    <w:rsid w:val="001F63E6"/>
    <w:rsid w:val="001F6AD5"/>
    <w:rsid w:val="001F7840"/>
    <w:rsid w:val="001F7B91"/>
    <w:rsid w:val="002021F2"/>
    <w:rsid w:val="002031B7"/>
    <w:rsid w:val="00204575"/>
    <w:rsid w:val="002064D3"/>
    <w:rsid w:val="00206BF1"/>
    <w:rsid w:val="002077D9"/>
    <w:rsid w:val="00210C87"/>
    <w:rsid w:val="00211078"/>
    <w:rsid w:val="002115F9"/>
    <w:rsid w:val="002122B1"/>
    <w:rsid w:val="00213C46"/>
    <w:rsid w:val="002143AC"/>
    <w:rsid w:val="0021707C"/>
    <w:rsid w:val="00222C65"/>
    <w:rsid w:val="00222D36"/>
    <w:rsid w:val="00223C6F"/>
    <w:rsid w:val="00224250"/>
    <w:rsid w:val="00225126"/>
    <w:rsid w:val="002251B9"/>
    <w:rsid w:val="00226AC9"/>
    <w:rsid w:val="0023047D"/>
    <w:rsid w:val="002304CD"/>
    <w:rsid w:val="0023154F"/>
    <w:rsid w:val="00232E5F"/>
    <w:rsid w:val="002331E2"/>
    <w:rsid w:val="0023371E"/>
    <w:rsid w:val="00233BB0"/>
    <w:rsid w:val="00237133"/>
    <w:rsid w:val="00240A98"/>
    <w:rsid w:val="00241D4A"/>
    <w:rsid w:val="00242362"/>
    <w:rsid w:val="00246A0C"/>
    <w:rsid w:val="0024718C"/>
    <w:rsid w:val="002479A9"/>
    <w:rsid w:val="0025093A"/>
    <w:rsid w:val="00250B93"/>
    <w:rsid w:val="002518A1"/>
    <w:rsid w:val="00253CB8"/>
    <w:rsid w:val="00257584"/>
    <w:rsid w:val="002616D1"/>
    <w:rsid w:val="002627D7"/>
    <w:rsid w:val="00262DB9"/>
    <w:rsid w:val="00266FAF"/>
    <w:rsid w:val="00267A6F"/>
    <w:rsid w:val="00270C19"/>
    <w:rsid w:val="00270E37"/>
    <w:rsid w:val="0027172F"/>
    <w:rsid w:val="002719AD"/>
    <w:rsid w:val="002721D1"/>
    <w:rsid w:val="002729EB"/>
    <w:rsid w:val="00274737"/>
    <w:rsid w:val="00275BD8"/>
    <w:rsid w:val="00275FDC"/>
    <w:rsid w:val="0028078F"/>
    <w:rsid w:val="00280C16"/>
    <w:rsid w:val="00280F29"/>
    <w:rsid w:val="0028117E"/>
    <w:rsid w:val="0028151B"/>
    <w:rsid w:val="002818EC"/>
    <w:rsid w:val="00282F97"/>
    <w:rsid w:val="002835A0"/>
    <w:rsid w:val="00283E9C"/>
    <w:rsid w:val="00284CAE"/>
    <w:rsid w:val="002850E1"/>
    <w:rsid w:val="00287C59"/>
    <w:rsid w:val="00290160"/>
    <w:rsid w:val="002901A3"/>
    <w:rsid w:val="00290667"/>
    <w:rsid w:val="00290A64"/>
    <w:rsid w:val="00290B12"/>
    <w:rsid w:val="00290CE4"/>
    <w:rsid w:val="00291E45"/>
    <w:rsid w:val="0029478E"/>
    <w:rsid w:val="00294BC5"/>
    <w:rsid w:val="00294C88"/>
    <w:rsid w:val="002964F4"/>
    <w:rsid w:val="002A0289"/>
    <w:rsid w:val="002A15CE"/>
    <w:rsid w:val="002A29CF"/>
    <w:rsid w:val="002A3B43"/>
    <w:rsid w:val="002A49A8"/>
    <w:rsid w:val="002A655F"/>
    <w:rsid w:val="002B0C4F"/>
    <w:rsid w:val="002B2A38"/>
    <w:rsid w:val="002B2F31"/>
    <w:rsid w:val="002B4105"/>
    <w:rsid w:val="002B554B"/>
    <w:rsid w:val="002B6528"/>
    <w:rsid w:val="002C0506"/>
    <w:rsid w:val="002C3A89"/>
    <w:rsid w:val="002C3BA4"/>
    <w:rsid w:val="002C58AD"/>
    <w:rsid w:val="002C72C8"/>
    <w:rsid w:val="002C780B"/>
    <w:rsid w:val="002D08AC"/>
    <w:rsid w:val="002D2900"/>
    <w:rsid w:val="002D5D3A"/>
    <w:rsid w:val="002D7ECB"/>
    <w:rsid w:val="002E1056"/>
    <w:rsid w:val="002E183B"/>
    <w:rsid w:val="002E187D"/>
    <w:rsid w:val="002E1A76"/>
    <w:rsid w:val="002E2273"/>
    <w:rsid w:val="002E2583"/>
    <w:rsid w:val="002E32D8"/>
    <w:rsid w:val="002E61CF"/>
    <w:rsid w:val="002E688C"/>
    <w:rsid w:val="002E6BDA"/>
    <w:rsid w:val="002E7C4B"/>
    <w:rsid w:val="002F0864"/>
    <w:rsid w:val="002F0BDF"/>
    <w:rsid w:val="002F21FA"/>
    <w:rsid w:val="002F237F"/>
    <w:rsid w:val="002F3B3D"/>
    <w:rsid w:val="002F3EBC"/>
    <w:rsid w:val="002F4F9D"/>
    <w:rsid w:val="002F55F0"/>
    <w:rsid w:val="002F590A"/>
    <w:rsid w:val="002F6944"/>
    <w:rsid w:val="002F79F3"/>
    <w:rsid w:val="003013B7"/>
    <w:rsid w:val="0030178F"/>
    <w:rsid w:val="00301DBB"/>
    <w:rsid w:val="00302F0E"/>
    <w:rsid w:val="00305AD3"/>
    <w:rsid w:val="00306A0F"/>
    <w:rsid w:val="00311902"/>
    <w:rsid w:val="003129DB"/>
    <w:rsid w:val="00315942"/>
    <w:rsid w:val="00316509"/>
    <w:rsid w:val="00316681"/>
    <w:rsid w:val="0031673A"/>
    <w:rsid w:val="003175B4"/>
    <w:rsid w:val="003209F2"/>
    <w:rsid w:val="003215CB"/>
    <w:rsid w:val="003220A3"/>
    <w:rsid w:val="00322EEC"/>
    <w:rsid w:val="00323ECC"/>
    <w:rsid w:val="00325EFF"/>
    <w:rsid w:val="003267D0"/>
    <w:rsid w:val="003278DC"/>
    <w:rsid w:val="0033098E"/>
    <w:rsid w:val="00331532"/>
    <w:rsid w:val="0033181E"/>
    <w:rsid w:val="00331EE3"/>
    <w:rsid w:val="003332FC"/>
    <w:rsid w:val="00333D7B"/>
    <w:rsid w:val="0033474F"/>
    <w:rsid w:val="0033476A"/>
    <w:rsid w:val="003372A8"/>
    <w:rsid w:val="003376F6"/>
    <w:rsid w:val="00341C3B"/>
    <w:rsid w:val="003425E1"/>
    <w:rsid w:val="00342E28"/>
    <w:rsid w:val="00343EA9"/>
    <w:rsid w:val="0034496E"/>
    <w:rsid w:val="00344DFA"/>
    <w:rsid w:val="00347804"/>
    <w:rsid w:val="0034784D"/>
    <w:rsid w:val="00347CDA"/>
    <w:rsid w:val="003509D6"/>
    <w:rsid w:val="003520C4"/>
    <w:rsid w:val="00352690"/>
    <w:rsid w:val="00353755"/>
    <w:rsid w:val="00356AB7"/>
    <w:rsid w:val="003606C9"/>
    <w:rsid w:val="00361835"/>
    <w:rsid w:val="0036387E"/>
    <w:rsid w:val="00363A45"/>
    <w:rsid w:val="0036442E"/>
    <w:rsid w:val="00365F05"/>
    <w:rsid w:val="003662BF"/>
    <w:rsid w:val="00366312"/>
    <w:rsid w:val="003665FC"/>
    <w:rsid w:val="00370221"/>
    <w:rsid w:val="00370B80"/>
    <w:rsid w:val="00371696"/>
    <w:rsid w:val="0037235E"/>
    <w:rsid w:val="00372CCF"/>
    <w:rsid w:val="0037443E"/>
    <w:rsid w:val="0037506F"/>
    <w:rsid w:val="00375124"/>
    <w:rsid w:val="0037530A"/>
    <w:rsid w:val="00377DDA"/>
    <w:rsid w:val="00381196"/>
    <w:rsid w:val="0038261A"/>
    <w:rsid w:val="00382C84"/>
    <w:rsid w:val="00383EF0"/>
    <w:rsid w:val="003848CE"/>
    <w:rsid w:val="0038574E"/>
    <w:rsid w:val="00387554"/>
    <w:rsid w:val="003906CC"/>
    <w:rsid w:val="00392B55"/>
    <w:rsid w:val="0039367F"/>
    <w:rsid w:val="00394627"/>
    <w:rsid w:val="00395DFA"/>
    <w:rsid w:val="0039607C"/>
    <w:rsid w:val="003968F6"/>
    <w:rsid w:val="003974A3"/>
    <w:rsid w:val="003A09C2"/>
    <w:rsid w:val="003A1722"/>
    <w:rsid w:val="003A3668"/>
    <w:rsid w:val="003A787F"/>
    <w:rsid w:val="003B0442"/>
    <w:rsid w:val="003B3221"/>
    <w:rsid w:val="003B3242"/>
    <w:rsid w:val="003B44B4"/>
    <w:rsid w:val="003B51C1"/>
    <w:rsid w:val="003B547E"/>
    <w:rsid w:val="003B57AC"/>
    <w:rsid w:val="003B7167"/>
    <w:rsid w:val="003C3030"/>
    <w:rsid w:val="003C324D"/>
    <w:rsid w:val="003C35C8"/>
    <w:rsid w:val="003C508B"/>
    <w:rsid w:val="003C68A7"/>
    <w:rsid w:val="003D1F65"/>
    <w:rsid w:val="003D35A7"/>
    <w:rsid w:val="003D3EA0"/>
    <w:rsid w:val="003D5DCB"/>
    <w:rsid w:val="003E1B70"/>
    <w:rsid w:val="003E20F9"/>
    <w:rsid w:val="003E23AA"/>
    <w:rsid w:val="003E29AA"/>
    <w:rsid w:val="003E42C2"/>
    <w:rsid w:val="003E43F1"/>
    <w:rsid w:val="003E73C1"/>
    <w:rsid w:val="003E764A"/>
    <w:rsid w:val="003F0F37"/>
    <w:rsid w:val="003F1707"/>
    <w:rsid w:val="003F23C8"/>
    <w:rsid w:val="003F3D7E"/>
    <w:rsid w:val="003F6083"/>
    <w:rsid w:val="003F634B"/>
    <w:rsid w:val="003F7C6F"/>
    <w:rsid w:val="00400C2E"/>
    <w:rsid w:val="00401034"/>
    <w:rsid w:val="00402314"/>
    <w:rsid w:val="00407499"/>
    <w:rsid w:val="004139EB"/>
    <w:rsid w:val="00415A50"/>
    <w:rsid w:val="00417585"/>
    <w:rsid w:val="004201B4"/>
    <w:rsid w:val="0042220C"/>
    <w:rsid w:val="00424AA8"/>
    <w:rsid w:val="00424C19"/>
    <w:rsid w:val="004258B9"/>
    <w:rsid w:val="00427DC4"/>
    <w:rsid w:val="0043036E"/>
    <w:rsid w:val="00430665"/>
    <w:rsid w:val="004319FC"/>
    <w:rsid w:val="004324A3"/>
    <w:rsid w:val="00433499"/>
    <w:rsid w:val="00433949"/>
    <w:rsid w:val="00434E09"/>
    <w:rsid w:val="00435388"/>
    <w:rsid w:val="004358AD"/>
    <w:rsid w:val="00435AB1"/>
    <w:rsid w:val="0044023B"/>
    <w:rsid w:val="00440BB3"/>
    <w:rsid w:val="0044284C"/>
    <w:rsid w:val="0044492B"/>
    <w:rsid w:val="0044563D"/>
    <w:rsid w:val="004456E1"/>
    <w:rsid w:val="004457BE"/>
    <w:rsid w:val="00445E98"/>
    <w:rsid w:val="00451503"/>
    <w:rsid w:val="0045208C"/>
    <w:rsid w:val="00453EC2"/>
    <w:rsid w:val="00454661"/>
    <w:rsid w:val="00455123"/>
    <w:rsid w:val="004555DE"/>
    <w:rsid w:val="0045782E"/>
    <w:rsid w:val="00457DEC"/>
    <w:rsid w:val="00460466"/>
    <w:rsid w:val="00466DCB"/>
    <w:rsid w:val="004712AB"/>
    <w:rsid w:val="00471A3E"/>
    <w:rsid w:val="00474A7C"/>
    <w:rsid w:val="00475079"/>
    <w:rsid w:val="00475523"/>
    <w:rsid w:val="0047578E"/>
    <w:rsid w:val="00475A5E"/>
    <w:rsid w:val="00480505"/>
    <w:rsid w:val="00481225"/>
    <w:rsid w:val="004815B3"/>
    <w:rsid w:val="004833AB"/>
    <w:rsid w:val="00484FA2"/>
    <w:rsid w:val="00491F17"/>
    <w:rsid w:val="00493535"/>
    <w:rsid w:val="00493766"/>
    <w:rsid w:val="00494BD7"/>
    <w:rsid w:val="004952BA"/>
    <w:rsid w:val="00497177"/>
    <w:rsid w:val="00497B48"/>
    <w:rsid w:val="004A04D5"/>
    <w:rsid w:val="004A0D27"/>
    <w:rsid w:val="004A3A89"/>
    <w:rsid w:val="004A4648"/>
    <w:rsid w:val="004A4B6F"/>
    <w:rsid w:val="004A6937"/>
    <w:rsid w:val="004B0498"/>
    <w:rsid w:val="004B090F"/>
    <w:rsid w:val="004B3CD8"/>
    <w:rsid w:val="004B431C"/>
    <w:rsid w:val="004C12F2"/>
    <w:rsid w:val="004C1450"/>
    <w:rsid w:val="004C1C0F"/>
    <w:rsid w:val="004C3490"/>
    <w:rsid w:val="004C4A77"/>
    <w:rsid w:val="004C6CE1"/>
    <w:rsid w:val="004D42E9"/>
    <w:rsid w:val="004D523A"/>
    <w:rsid w:val="004D6EBF"/>
    <w:rsid w:val="004D7122"/>
    <w:rsid w:val="004D7260"/>
    <w:rsid w:val="004E13D1"/>
    <w:rsid w:val="004E171A"/>
    <w:rsid w:val="004E4FFC"/>
    <w:rsid w:val="004E78A6"/>
    <w:rsid w:val="004F1C37"/>
    <w:rsid w:val="004F33CD"/>
    <w:rsid w:val="004F45F7"/>
    <w:rsid w:val="004F46A5"/>
    <w:rsid w:val="004F47FB"/>
    <w:rsid w:val="004F71B8"/>
    <w:rsid w:val="004F7888"/>
    <w:rsid w:val="004F7EF4"/>
    <w:rsid w:val="00501602"/>
    <w:rsid w:val="00503AA8"/>
    <w:rsid w:val="00503C30"/>
    <w:rsid w:val="005041F1"/>
    <w:rsid w:val="005041FC"/>
    <w:rsid w:val="00504553"/>
    <w:rsid w:val="005049F9"/>
    <w:rsid w:val="00506FC1"/>
    <w:rsid w:val="00511402"/>
    <w:rsid w:val="0051347C"/>
    <w:rsid w:val="00513B2C"/>
    <w:rsid w:val="0052180A"/>
    <w:rsid w:val="005228AF"/>
    <w:rsid w:val="00522CD9"/>
    <w:rsid w:val="00526200"/>
    <w:rsid w:val="005278A1"/>
    <w:rsid w:val="00530884"/>
    <w:rsid w:val="00530886"/>
    <w:rsid w:val="00532935"/>
    <w:rsid w:val="00532974"/>
    <w:rsid w:val="00533E66"/>
    <w:rsid w:val="005346C6"/>
    <w:rsid w:val="00534C4C"/>
    <w:rsid w:val="005364DD"/>
    <w:rsid w:val="00536954"/>
    <w:rsid w:val="00536D67"/>
    <w:rsid w:val="00543487"/>
    <w:rsid w:val="005442C9"/>
    <w:rsid w:val="005458A9"/>
    <w:rsid w:val="00546FFA"/>
    <w:rsid w:val="005510B4"/>
    <w:rsid w:val="00551A78"/>
    <w:rsid w:val="00554EBA"/>
    <w:rsid w:val="0055539E"/>
    <w:rsid w:val="00555400"/>
    <w:rsid w:val="0055568C"/>
    <w:rsid w:val="005564A2"/>
    <w:rsid w:val="0056002A"/>
    <w:rsid w:val="0056278C"/>
    <w:rsid w:val="0056377E"/>
    <w:rsid w:val="00565204"/>
    <w:rsid w:val="005717FD"/>
    <w:rsid w:val="00572922"/>
    <w:rsid w:val="0057328E"/>
    <w:rsid w:val="00574605"/>
    <w:rsid w:val="005757F0"/>
    <w:rsid w:val="00577E3D"/>
    <w:rsid w:val="0058129D"/>
    <w:rsid w:val="00581413"/>
    <w:rsid w:val="00582FA3"/>
    <w:rsid w:val="00583250"/>
    <w:rsid w:val="00583D7F"/>
    <w:rsid w:val="005850ED"/>
    <w:rsid w:val="00585CC3"/>
    <w:rsid w:val="005868D5"/>
    <w:rsid w:val="00590299"/>
    <w:rsid w:val="005946D0"/>
    <w:rsid w:val="005953BA"/>
    <w:rsid w:val="00597C00"/>
    <w:rsid w:val="005A20F7"/>
    <w:rsid w:val="005A2C1E"/>
    <w:rsid w:val="005A3751"/>
    <w:rsid w:val="005A7B1E"/>
    <w:rsid w:val="005B0011"/>
    <w:rsid w:val="005B01E4"/>
    <w:rsid w:val="005B09A6"/>
    <w:rsid w:val="005B1211"/>
    <w:rsid w:val="005B37F9"/>
    <w:rsid w:val="005B4537"/>
    <w:rsid w:val="005B5895"/>
    <w:rsid w:val="005B5A12"/>
    <w:rsid w:val="005B768F"/>
    <w:rsid w:val="005B7DC7"/>
    <w:rsid w:val="005C1469"/>
    <w:rsid w:val="005C45B5"/>
    <w:rsid w:val="005C500D"/>
    <w:rsid w:val="005C5AE7"/>
    <w:rsid w:val="005C5D48"/>
    <w:rsid w:val="005C67CC"/>
    <w:rsid w:val="005C7272"/>
    <w:rsid w:val="005D0B35"/>
    <w:rsid w:val="005D2B71"/>
    <w:rsid w:val="005D31BB"/>
    <w:rsid w:val="005D335B"/>
    <w:rsid w:val="005D3362"/>
    <w:rsid w:val="005D4167"/>
    <w:rsid w:val="005D492C"/>
    <w:rsid w:val="005D57A2"/>
    <w:rsid w:val="005D690F"/>
    <w:rsid w:val="005D7577"/>
    <w:rsid w:val="005D7643"/>
    <w:rsid w:val="005E00B0"/>
    <w:rsid w:val="005E1367"/>
    <w:rsid w:val="005E192F"/>
    <w:rsid w:val="005E257A"/>
    <w:rsid w:val="005E2A4B"/>
    <w:rsid w:val="005E3F43"/>
    <w:rsid w:val="005E7FA9"/>
    <w:rsid w:val="005F7752"/>
    <w:rsid w:val="005F784D"/>
    <w:rsid w:val="00600AAD"/>
    <w:rsid w:val="00604FAF"/>
    <w:rsid w:val="0060728F"/>
    <w:rsid w:val="00610E36"/>
    <w:rsid w:val="00611184"/>
    <w:rsid w:val="00613F73"/>
    <w:rsid w:val="0061620A"/>
    <w:rsid w:val="00616EC9"/>
    <w:rsid w:val="00620086"/>
    <w:rsid w:val="00620F24"/>
    <w:rsid w:val="0062378A"/>
    <w:rsid w:val="0062391C"/>
    <w:rsid w:val="006245F9"/>
    <w:rsid w:val="00624CF9"/>
    <w:rsid w:val="00630164"/>
    <w:rsid w:val="00630F5B"/>
    <w:rsid w:val="00633072"/>
    <w:rsid w:val="00635B29"/>
    <w:rsid w:val="0063672A"/>
    <w:rsid w:val="00636C6A"/>
    <w:rsid w:val="00641AEA"/>
    <w:rsid w:val="00641EDE"/>
    <w:rsid w:val="0064208E"/>
    <w:rsid w:val="00643275"/>
    <w:rsid w:val="00644BB5"/>
    <w:rsid w:val="006471E4"/>
    <w:rsid w:val="00647946"/>
    <w:rsid w:val="00647E24"/>
    <w:rsid w:val="00650B1F"/>
    <w:rsid w:val="00650D38"/>
    <w:rsid w:val="00652482"/>
    <w:rsid w:val="006527CA"/>
    <w:rsid w:val="00653222"/>
    <w:rsid w:val="006550A0"/>
    <w:rsid w:val="006619A1"/>
    <w:rsid w:val="00663D28"/>
    <w:rsid w:val="00663EA1"/>
    <w:rsid w:val="00665C92"/>
    <w:rsid w:val="00666721"/>
    <w:rsid w:val="00667748"/>
    <w:rsid w:val="006679E1"/>
    <w:rsid w:val="00667EFC"/>
    <w:rsid w:val="006707E6"/>
    <w:rsid w:val="00670CD8"/>
    <w:rsid w:val="00671820"/>
    <w:rsid w:val="006718C3"/>
    <w:rsid w:val="00671D87"/>
    <w:rsid w:val="0067275F"/>
    <w:rsid w:val="00674ECF"/>
    <w:rsid w:val="006756E4"/>
    <w:rsid w:val="006760AB"/>
    <w:rsid w:val="00676EAC"/>
    <w:rsid w:val="00676F8A"/>
    <w:rsid w:val="00677F3B"/>
    <w:rsid w:val="00680AA5"/>
    <w:rsid w:val="00680BA5"/>
    <w:rsid w:val="006810FC"/>
    <w:rsid w:val="0068191A"/>
    <w:rsid w:val="006850D4"/>
    <w:rsid w:val="0068554D"/>
    <w:rsid w:val="00686D01"/>
    <w:rsid w:val="00687708"/>
    <w:rsid w:val="00690769"/>
    <w:rsid w:val="0069164E"/>
    <w:rsid w:val="00691693"/>
    <w:rsid w:val="006927D8"/>
    <w:rsid w:val="00692949"/>
    <w:rsid w:val="00692AB4"/>
    <w:rsid w:val="00693919"/>
    <w:rsid w:val="00693B19"/>
    <w:rsid w:val="006955A2"/>
    <w:rsid w:val="006956F1"/>
    <w:rsid w:val="0069789F"/>
    <w:rsid w:val="006A0592"/>
    <w:rsid w:val="006A14E2"/>
    <w:rsid w:val="006A1DF9"/>
    <w:rsid w:val="006A31F5"/>
    <w:rsid w:val="006A3669"/>
    <w:rsid w:val="006A5E21"/>
    <w:rsid w:val="006A65BD"/>
    <w:rsid w:val="006B056A"/>
    <w:rsid w:val="006B3F2E"/>
    <w:rsid w:val="006B6482"/>
    <w:rsid w:val="006C1680"/>
    <w:rsid w:val="006C29D9"/>
    <w:rsid w:val="006C2B9D"/>
    <w:rsid w:val="006C2D0F"/>
    <w:rsid w:val="006C44F1"/>
    <w:rsid w:val="006C598C"/>
    <w:rsid w:val="006D1070"/>
    <w:rsid w:val="006D1590"/>
    <w:rsid w:val="006D3AF9"/>
    <w:rsid w:val="006D41C7"/>
    <w:rsid w:val="006D5258"/>
    <w:rsid w:val="006D7F51"/>
    <w:rsid w:val="006E0577"/>
    <w:rsid w:val="006E186A"/>
    <w:rsid w:val="006E2480"/>
    <w:rsid w:val="006E44A6"/>
    <w:rsid w:val="006E5D29"/>
    <w:rsid w:val="006E6C16"/>
    <w:rsid w:val="006E757E"/>
    <w:rsid w:val="006E7666"/>
    <w:rsid w:val="006F023B"/>
    <w:rsid w:val="006F12B2"/>
    <w:rsid w:val="006F333C"/>
    <w:rsid w:val="006F6699"/>
    <w:rsid w:val="006F7356"/>
    <w:rsid w:val="00700BAC"/>
    <w:rsid w:val="0070181B"/>
    <w:rsid w:val="00702005"/>
    <w:rsid w:val="00703228"/>
    <w:rsid w:val="007050C2"/>
    <w:rsid w:val="00707ABE"/>
    <w:rsid w:val="0071093C"/>
    <w:rsid w:val="007122E2"/>
    <w:rsid w:val="00715501"/>
    <w:rsid w:val="00716FEC"/>
    <w:rsid w:val="00717E77"/>
    <w:rsid w:val="0072411F"/>
    <w:rsid w:val="007247D1"/>
    <w:rsid w:val="00724FD0"/>
    <w:rsid w:val="007265E4"/>
    <w:rsid w:val="00727C61"/>
    <w:rsid w:val="00731A93"/>
    <w:rsid w:val="0073333C"/>
    <w:rsid w:val="00734D69"/>
    <w:rsid w:val="00735441"/>
    <w:rsid w:val="00736DB5"/>
    <w:rsid w:val="00736F2E"/>
    <w:rsid w:val="00740075"/>
    <w:rsid w:val="00740296"/>
    <w:rsid w:val="007425DD"/>
    <w:rsid w:val="00743966"/>
    <w:rsid w:val="00743F1B"/>
    <w:rsid w:val="00750AEF"/>
    <w:rsid w:val="00753858"/>
    <w:rsid w:val="00754E7B"/>
    <w:rsid w:val="0075783D"/>
    <w:rsid w:val="00760B5F"/>
    <w:rsid w:val="00761811"/>
    <w:rsid w:val="00761C1B"/>
    <w:rsid w:val="00762BAA"/>
    <w:rsid w:val="00771810"/>
    <w:rsid w:val="0077380E"/>
    <w:rsid w:val="00773DE0"/>
    <w:rsid w:val="00777A4F"/>
    <w:rsid w:val="00780CD9"/>
    <w:rsid w:val="007820F5"/>
    <w:rsid w:val="007836CA"/>
    <w:rsid w:val="00787C3A"/>
    <w:rsid w:val="00790532"/>
    <w:rsid w:val="00790733"/>
    <w:rsid w:val="00793A9E"/>
    <w:rsid w:val="00793AD7"/>
    <w:rsid w:val="00793C0F"/>
    <w:rsid w:val="00794EB7"/>
    <w:rsid w:val="00796487"/>
    <w:rsid w:val="00797039"/>
    <w:rsid w:val="007A0DEF"/>
    <w:rsid w:val="007A1AD8"/>
    <w:rsid w:val="007A1D8D"/>
    <w:rsid w:val="007A5163"/>
    <w:rsid w:val="007A5486"/>
    <w:rsid w:val="007A5D8D"/>
    <w:rsid w:val="007A6592"/>
    <w:rsid w:val="007A6806"/>
    <w:rsid w:val="007B0289"/>
    <w:rsid w:val="007B42CE"/>
    <w:rsid w:val="007B4A58"/>
    <w:rsid w:val="007B53A5"/>
    <w:rsid w:val="007B7736"/>
    <w:rsid w:val="007C119F"/>
    <w:rsid w:val="007C3791"/>
    <w:rsid w:val="007C3A00"/>
    <w:rsid w:val="007C4BC3"/>
    <w:rsid w:val="007C53D4"/>
    <w:rsid w:val="007C7883"/>
    <w:rsid w:val="007C79DD"/>
    <w:rsid w:val="007C7AE0"/>
    <w:rsid w:val="007D0AA7"/>
    <w:rsid w:val="007D0E06"/>
    <w:rsid w:val="007D1CBF"/>
    <w:rsid w:val="007D42C7"/>
    <w:rsid w:val="007D493B"/>
    <w:rsid w:val="007D4B5E"/>
    <w:rsid w:val="007D5C3E"/>
    <w:rsid w:val="007E1151"/>
    <w:rsid w:val="007E1AE7"/>
    <w:rsid w:val="007E1CF5"/>
    <w:rsid w:val="007E242E"/>
    <w:rsid w:val="007E2802"/>
    <w:rsid w:val="007E421F"/>
    <w:rsid w:val="007F0504"/>
    <w:rsid w:val="007F1AFA"/>
    <w:rsid w:val="007F351F"/>
    <w:rsid w:val="007F3DB3"/>
    <w:rsid w:val="007F7375"/>
    <w:rsid w:val="007F7A10"/>
    <w:rsid w:val="008000F8"/>
    <w:rsid w:val="00803602"/>
    <w:rsid w:val="008049E1"/>
    <w:rsid w:val="00805828"/>
    <w:rsid w:val="008100CB"/>
    <w:rsid w:val="0081099F"/>
    <w:rsid w:val="0081215A"/>
    <w:rsid w:val="0081476D"/>
    <w:rsid w:val="008176B6"/>
    <w:rsid w:val="00820675"/>
    <w:rsid w:val="00820C75"/>
    <w:rsid w:val="00821A26"/>
    <w:rsid w:val="0082285D"/>
    <w:rsid w:val="00822DDE"/>
    <w:rsid w:val="00824C00"/>
    <w:rsid w:val="00827158"/>
    <w:rsid w:val="0083258F"/>
    <w:rsid w:val="008358D9"/>
    <w:rsid w:val="00836FDE"/>
    <w:rsid w:val="00837FEB"/>
    <w:rsid w:val="008400D3"/>
    <w:rsid w:val="00840B19"/>
    <w:rsid w:val="008416E5"/>
    <w:rsid w:val="00842182"/>
    <w:rsid w:val="00844B93"/>
    <w:rsid w:val="00845F11"/>
    <w:rsid w:val="0084610D"/>
    <w:rsid w:val="008465FF"/>
    <w:rsid w:val="00847DB4"/>
    <w:rsid w:val="00851BDA"/>
    <w:rsid w:val="008522FD"/>
    <w:rsid w:val="00852345"/>
    <w:rsid w:val="008530D7"/>
    <w:rsid w:val="008552F9"/>
    <w:rsid w:val="00855607"/>
    <w:rsid w:val="0085561E"/>
    <w:rsid w:val="00860D55"/>
    <w:rsid w:val="00861B60"/>
    <w:rsid w:val="00861C63"/>
    <w:rsid w:val="00861DAC"/>
    <w:rsid w:val="00861FC7"/>
    <w:rsid w:val="00862EBB"/>
    <w:rsid w:val="008635AF"/>
    <w:rsid w:val="00863755"/>
    <w:rsid w:val="0086591D"/>
    <w:rsid w:val="00865CF2"/>
    <w:rsid w:val="00867696"/>
    <w:rsid w:val="00870675"/>
    <w:rsid w:val="008710E8"/>
    <w:rsid w:val="00872AC5"/>
    <w:rsid w:val="00872BB2"/>
    <w:rsid w:val="00874E09"/>
    <w:rsid w:val="008751E0"/>
    <w:rsid w:val="008766E5"/>
    <w:rsid w:val="00876BDA"/>
    <w:rsid w:val="00877115"/>
    <w:rsid w:val="00880D79"/>
    <w:rsid w:val="00881775"/>
    <w:rsid w:val="00883E11"/>
    <w:rsid w:val="0088535A"/>
    <w:rsid w:val="0088655D"/>
    <w:rsid w:val="00886B6A"/>
    <w:rsid w:val="00892266"/>
    <w:rsid w:val="0089349D"/>
    <w:rsid w:val="0089353C"/>
    <w:rsid w:val="00893E5B"/>
    <w:rsid w:val="008957B6"/>
    <w:rsid w:val="00895CCD"/>
    <w:rsid w:val="00896127"/>
    <w:rsid w:val="00896DFF"/>
    <w:rsid w:val="00897290"/>
    <w:rsid w:val="00897921"/>
    <w:rsid w:val="008A1E4A"/>
    <w:rsid w:val="008A44E6"/>
    <w:rsid w:val="008A4B44"/>
    <w:rsid w:val="008A5E4E"/>
    <w:rsid w:val="008B057B"/>
    <w:rsid w:val="008B1E44"/>
    <w:rsid w:val="008B52FB"/>
    <w:rsid w:val="008B6599"/>
    <w:rsid w:val="008C1F32"/>
    <w:rsid w:val="008C26E1"/>
    <w:rsid w:val="008C284A"/>
    <w:rsid w:val="008C6ABF"/>
    <w:rsid w:val="008D0033"/>
    <w:rsid w:val="008D0A09"/>
    <w:rsid w:val="008D0DF0"/>
    <w:rsid w:val="008D2854"/>
    <w:rsid w:val="008D2AF0"/>
    <w:rsid w:val="008D3226"/>
    <w:rsid w:val="008D6C2D"/>
    <w:rsid w:val="008E01CC"/>
    <w:rsid w:val="008E0EC9"/>
    <w:rsid w:val="008E38CA"/>
    <w:rsid w:val="008E4231"/>
    <w:rsid w:val="008E6421"/>
    <w:rsid w:val="008F14BF"/>
    <w:rsid w:val="008F2240"/>
    <w:rsid w:val="008F371D"/>
    <w:rsid w:val="008F4F89"/>
    <w:rsid w:val="008F4FDD"/>
    <w:rsid w:val="008F5F91"/>
    <w:rsid w:val="008F7081"/>
    <w:rsid w:val="008F7B37"/>
    <w:rsid w:val="008F7E75"/>
    <w:rsid w:val="00900F48"/>
    <w:rsid w:val="00900FBE"/>
    <w:rsid w:val="0090252D"/>
    <w:rsid w:val="009033B3"/>
    <w:rsid w:val="00904771"/>
    <w:rsid w:val="009058FB"/>
    <w:rsid w:val="00905D54"/>
    <w:rsid w:val="009070A0"/>
    <w:rsid w:val="00907376"/>
    <w:rsid w:val="00911ED1"/>
    <w:rsid w:val="00916C52"/>
    <w:rsid w:val="00920776"/>
    <w:rsid w:val="009219EF"/>
    <w:rsid w:val="00921E17"/>
    <w:rsid w:val="00926199"/>
    <w:rsid w:val="00926D8B"/>
    <w:rsid w:val="0092711E"/>
    <w:rsid w:val="00931889"/>
    <w:rsid w:val="00935E5C"/>
    <w:rsid w:val="009378DE"/>
    <w:rsid w:val="00937A02"/>
    <w:rsid w:val="009401A0"/>
    <w:rsid w:val="009415D8"/>
    <w:rsid w:val="009423EB"/>
    <w:rsid w:val="00942B1C"/>
    <w:rsid w:val="009436BB"/>
    <w:rsid w:val="00943B36"/>
    <w:rsid w:val="00943C3B"/>
    <w:rsid w:val="00944B9B"/>
    <w:rsid w:val="00944D91"/>
    <w:rsid w:val="009473AE"/>
    <w:rsid w:val="009474E6"/>
    <w:rsid w:val="00951D12"/>
    <w:rsid w:val="00957093"/>
    <w:rsid w:val="009575B7"/>
    <w:rsid w:val="00960FB0"/>
    <w:rsid w:val="00964E0A"/>
    <w:rsid w:val="00965626"/>
    <w:rsid w:val="00974652"/>
    <w:rsid w:val="00974AE0"/>
    <w:rsid w:val="00974FA4"/>
    <w:rsid w:val="009778B9"/>
    <w:rsid w:val="009779D3"/>
    <w:rsid w:val="009800E2"/>
    <w:rsid w:val="009801FE"/>
    <w:rsid w:val="00980AF0"/>
    <w:rsid w:val="00980D86"/>
    <w:rsid w:val="0098136A"/>
    <w:rsid w:val="009820F4"/>
    <w:rsid w:val="00983497"/>
    <w:rsid w:val="00985AD7"/>
    <w:rsid w:val="00990BEE"/>
    <w:rsid w:val="0099263B"/>
    <w:rsid w:val="009928F2"/>
    <w:rsid w:val="0099325E"/>
    <w:rsid w:val="00995CE0"/>
    <w:rsid w:val="00996CF2"/>
    <w:rsid w:val="00997CB5"/>
    <w:rsid w:val="009A0E60"/>
    <w:rsid w:val="009A246F"/>
    <w:rsid w:val="009A2982"/>
    <w:rsid w:val="009A74C7"/>
    <w:rsid w:val="009B1944"/>
    <w:rsid w:val="009B2490"/>
    <w:rsid w:val="009B2F38"/>
    <w:rsid w:val="009B357A"/>
    <w:rsid w:val="009B3A27"/>
    <w:rsid w:val="009B4B83"/>
    <w:rsid w:val="009C2FF8"/>
    <w:rsid w:val="009D10C5"/>
    <w:rsid w:val="009D1EC4"/>
    <w:rsid w:val="009D2D65"/>
    <w:rsid w:val="009D7A7F"/>
    <w:rsid w:val="009D7B45"/>
    <w:rsid w:val="009E09F2"/>
    <w:rsid w:val="009E0ACD"/>
    <w:rsid w:val="009E160C"/>
    <w:rsid w:val="009E1D04"/>
    <w:rsid w:val="009E3FF4"/>
    <w:rsid w:val="009E41EB"/>
    <w:rsid w:val="009E47A9"/>
    <w:rsid w:val="009E49C4"/>
    <w:rsid w:val="009E504D"/>
    <w:rsid w:val="009E678F"/>
    <w:rsid w:val="009E6FAC"/>
    <w:rsid w:val="009F0B2B"/>
    <w:rsid w:val="009F1E34"/>
    <w:rsid w:val="009F4A63"/>
    <w:rsid w:val="009F6674"/>
    <w:rsid w:val="00A02248"/>
    <w:rsid w:val="00A04C8B"/>
    <w:rsid w:val="00A06095"/>
    <w:rsid w:val="00A06A90"/>
    <w:rsid w:val="00A07BEB"/>
    <w:rsid w:val="00A10314"/>
    <w:rsid w:val="00A10752"/>
    <w:rsid w:val="00A11AED"/>
    <w:rsid w:val="00A122A4"/>
    <w:rsid w:val="00A12AEB"/>
    <w:rsid w:val="00A13B50"/>
    <w:rsid w:val="00A13F2B"/>
    <w:rsid w:val="00A15435"/>
    <w:rsid w:val="00A1580E"/>
    <w:rsid w:val="00A17361"/>
    <w:rsid w:val="00A17D16"/>
    <w:rsid w:val="00A20881"/>
    <w:rsid w:val="00A2196C"/>
    <w:rsid w:val="00A219B8"/>
    <w:rsid w:val="00A26296"/>
    <w:rsid w:val="00A263BB"/>
    <w:rsid w:val="00A306AA"/>
    <w:rsid w:val="00A31AFF"/>
    <w:rsid w:val="00A3292A"/>
    <w:rsid w:val="00A33BC7"/>
    <w:rsid w:val="00A33D2C"/>
    <w:rsid w:val="00A35FCE"/>
    <w:rsid w:val="00A362C7"/>
    <w:rsid w:val="00A374F1"/>
    <w:rsid w:val="00A4121C"/>
    <w:rsid w:val="00A4321C"/>
    <w:rsid w:val="00A437A3"/>
    <w:rsid w:val="00A43DBC"/>
    <w:rsid w:val="00A43EFC"/>
    <w:rsid w:val="00A44186"/>
    <w:rsid w:val="00A44BA7"/>
    <w:rsid w:val="00A46CF4"/>
    <w:rsid w:val="00A47D28"/>
    <w:rsid w:val="00A502B9"/>
    <w:rsid w:val="00A52086"/>
    <w:rsid w:val="00A52899"/>
    <w:rsid w:val="00A543B8"/>
    <w:rsid w:val="00A54AA2"/>
    <w:rsid w:val="00A57A2A"/>
    <w:rsid w:val="00A57B8D"/>
    <w:rsid w:val="00A607BA"/>
    <w:rsid w:val="00A63D64"/>
    <w:rsid w:val="00A63D89"/>
    <w:rsid w:val="00A64A13"/>
    <w:rsid w:val="00A661A6"/>
    <w:rsid w:val="00A71E8D"/>
    <w:rsid w:val="00A72CF6"/>
    <w:rsid w:val="00A73BE3"/>
    <w:rsid w:val="00A73E11"/>
    <w:rsid w:val="00A76A95"/>
    <w:rsid w:val="00A76FAC"/>
    <w:rsid w:val="00A81DDB"/>
    <w:rsid w:val="00A82601"/>
    <w:rsid w:val="00A82E39"/>
    <w:rsid w:val="00A832E6"/>
    <w:rsid w:val="00A87022"/>
    <w:rsid w:val="00A91270"/>
    <w:rsid w:val="00A92DD9"/>
    <w:rsid w:val="00A93DC8"/>
    <w:rsid w:val="00A94053"/>
    <w:rsid w:val="00A947F3"/>
    <w:rsid w:val="00A94B3F"/>
    <w:rsid w:val="00A96827"/>
    <w:rsid w:val="00A96859"/>
    <w:rsid w:val="00A97885"/>
    <w:rsid w:val="00A97BD5"/>
    <w:rsid w:val="00AA05A9"/>
    <w:rsid w:val="00AA0AB6"/>
    <w:rsid w:val="00AA3038"/>
    <w:rsid w:val="00AA3577"/>
    <w:rsid w:val="00AA4E0C"/>
    <w:rsid w:val="00AA5D70"/>
    <w:rsid w:val="00AA5E11"/>
    <w:rsid w:val="00AA76E2"/>
    <w:rsid w:val="00AB13AE"/>
    <w:rsid w:val="00AB1534"/>
    <w:rsid w:val="00AB22C1"/>
    <w:rsid w:val="00AB244D"/>
    <w:rsid w:val="00AB46A9"/>
    <w:rsid w:val="00AC010F"/>
    <w:rsid w:val="00AC02F4"/>
    <w:rsid w:val="00AC0684"/>
    <w:rsid w:val="00AC131E"/>
    <w:rsid w:val="00AC22D8"/>
    <w:rsid w:val="00AC2AD4"/>
    <w:rsid w:val="00AC425F"/>
    <w:rsid w:val="00AC5B51"/>
    <w:rsid w:val="00AC7BAB"/>
    <w:rsid w:val="00AD0080"/>
    <w:rsid w:val="00AD14A9"/>
    <w:rsid w:val="00AD176E"/>
    <w:rsid w:val="00AD1D1D"/>
    <w:rsid w:val="00AD45C2"/>
    <w:rsid w:val="00AD7542"/>
    <w:rsid w:val="00AD7FDD"/>
    <w:rsid w:val="00AE005A"/>
    <w:rsid w:val="00AE02C2"/>
    <w:rsid w:val="00AE08F8"/>
    <w:rsid w:val="00AE2EAF"/>
    <w:rsid w:val="00AE410A"/>
    <w:rsid w:val="00AE4D22"/>
    <w:rsid w:val="00AE601F"/>
    <w:rsid w:val="00AE68C4"/>
    <w:rsid w:val="00AE736A"/>
    <w:rsid w:val="00AE7502"/>
    <w:rsid w:val="00AF5553"/>
    <w:rsid w:val="00AF69E4"/>
    <w:rsid w:val="00B006DE"/>
    <w:rsid w:val="00B010A7"/>
    <w:rsid w:val="00B02638"/>
    <w:rsid w:val="00B034BA"/>
    <w:rsid w:val="00B0384A"/>
    <w:rsid w:val="00B05869"/>
    <w:rsid w:val="00B06211"/>
    <w:rsid w:val="00B06E83"/>
    <w:rsid w:val="00B0714C"/>
    <w:rsid w:val="00B07D11"/>
    <w:rsid w:val="00B10C69"/>
    <w:rsid w:val="00B123DA"/>
    <w:rsid w:val="00B13FA6"/>
    <w:rsid w:val="00B14378"/>
    <w:rsid w:val="00B14E4B"/>
    <w:rsid w:val="00B15CA2"/>
    <w:rsid w:val="00B17285"/>
    <w:rsid w:val="00B1772F"/>
    <w:rsid w:val="00B20633"/>
    <w:rsid w:val="00B22CB5"/>
    <w:rsid w:val="00B253B7"/>
    <w:rsid w:val="00B27401"/>
    <w:rsid w:val="00B30735"/>
    <w:rsid w:val="00B30D0C"/>
    <w:rsid w:val="00B344EF"/>
    <w:rsid w:val="00B34E7B"/>
    <w:rsid w:val="00B35852"/>
    <w:rsid w:val="00B402A3"/>
    <w:rsid w:val="00B407FD"/>
    <w:rsid w:val="00B40835"/>
    <w:rsid w:val="00B40ECF"/>
    <w:rsid w:val="00B42649"/>
    <w:rsid w:val="00B42D47"/>
    <w:rsid w:val="00B44801"/>
    <w:rsid w:val="00B44DE5"/>
    <w:rsid w:val="00B44EF2"/>
    <w:rsid w:val="00B4647F"/>
    <w:rsid w:val="00B4723F"/>
    <w:rsid w:val="00B501A7"/>
    <w:rsid w:val="00B51556"/>
    <w:rsid w:val="00B51821"/>
    <w:rsid w:val="00B51EB9"/>
    <w:rsid w:val="00B52168"/>
    <w:rsid w:val="00B539C1"/>
    <w:rsid w:val="00B55925"/>
    <w:rsid w:val="00B61104"/>
    <w:rsid w:val="00B63993"/>
    <w:rsid w:val="00B63BDF"/>
    <w:rsid w:val="00B6517E"/>
    <w:rsid w:val="00B671AA"/>
    <w:rsid w:val="00B672C1"/>
    <w:rsid w:val="00B7137B"/>
    <w:rsid w:val="00B71B97"/>
    <w:rsid w:val="00B73915"/>
    <w:rsid w:val="00B7456F"/>
    <w:rsid w:val="00B74FB0"/>
    <w:rsid w:val="00B75168"/>
    <w:rsid w:val="00B754C5"/>
    <w:rsid w:val="00B772E3"/>
    <w:rsid w:val="00B77E79"/>
    <w:rsid w:val="00B80C02"/>
    <w:rsid w:val="00B81E74"/>
    <w:rsid w:val="00B81EB5"/>
    <w:rsid w:val="00B853D8"/>
    <w:rsid w:val="00B93646"/>
    <w:rsid w:val="00B9433E"/>
    <w:rsid w:val="00B94A47"/>
    <w:rsid w:val="00B96364"/>
    <w:rsid w:val="00B964D8"/>
    <w:rsid w:val="00B96759"/>
    <w:rsid w:val="00B9686F"/>
    <w:rsid w:val="00BA1115"/>
    <w:rsid w:val="00BA16CE"/>
    <w:rsid w:val="00BA1C0E"/>
    <w:rsid w:val="00BA2B15"/>
    <w:rsid w:val="00BA491B"/>
    <w:rsid w:val="00BA602D"/>
    <w:rsid w:val="00BA6F3B"/>
    <w:rsid w:val="00BA76CC"/>
    <w:rsid w:val="00BA7E37"/>
    <w:rsid w:val="00BB0C30"/>
    <w:rsid w:val="00BB17C6"/>
    <w:rsid w:val="00BB45DF"/>
    <w:rsid w:val="00BB4C44"/>
    <w:rsid w:val="00BB4CD2"/>
    <w:rsid w:val="00BB4EAD"/>
    <w:rsid w:val="00BC0916"/>
    <w:rsid w:val="00BC09A2"/>
    <w:rsid w:val="00BC0CED"/>
    <w:rsid w:val="00BC27A1"/>
    <w:rsid w:val="00BC2F24"/>
    <w:rsid w:val="00BC39CC"/>
    <w:rsid w:val="00BC40B5"/>
    <w:rsid w:val="00BC68EA"/>
    <w:rsid w:val="00BD26A9"/>
    <w:rsid w:val="00BD2724"/>
    <w:rsid w:val="00BD6396"/>
    <w:rsid w:val="00BD7AA1"/>
    <w:rsid w:val="00BE014F"/>
    <w:rsid w:val="00BE102A"/>
    <w:rsid w:val="00BE2522"/>
    <w:rsid w:val="00BE2FB0"/>
    <w:rsid w:val="00BE4401"/>
    <w:rsid w:val="00BE5541"/>
    <w:rsid w:val="00BE6868"/>
    <w:rsid w:val="00BE6D9D"/>
    <w:rsid w:val="00BE7567"/>
    <w:rsid w:val="00BF2C44"/>
    <w:rsid w:val="00BF308C"/>
    <w:rsid w:val="00BF4772"/>
    <w:rsid w:val="00BF68DF"/>
    <w:rsid w:val="00BF7008"/>
    <w:rsid w:val="00BF7636"/>
    <w:rsid w:val="00C0317B"/>
    <w:rsid w:val="00C03CA1"/>
    <w:rsid w:val="00C07372"/>
    <w:rsid w:val="00C10B83"/>
    <w:rsid w:val="00C11D08"/>
    <w:rsid w:val="00C13754"/>
    <w:rsid w:val="00C14A5A"/>
    <w:rsid w:val="00C16418"/>
    <w:rsid w:val="00C176D7"/>
    <w:rsid w:val="00C17CF4"/>
    <w:rsid w:val="00C17F09"/>
    <w:rsid w:val="00C227C5"/>
    <w:rsid w:val="00C22C6B"/>
    <w:rsid w:val="00C230A1"/>
    <w:rsid w:val="00C24F99"/>
    <w:rsid w:val="00C25B13"/>
    <w:rsid w:val="00C26849"/>
    <w:rsid w:val="00C26B9E"/>
    <w:rsid w:val="00C3134C"/>
    <w:rsid w:val="00C31F40"/>
    <w:rsid w:val="00C32EAC"/>
    <w:rsid w:val="00C34E96"/>
    <w:rsid w:val="00C360D4"/>
    <w:rsid w:val="00C36239"/>
    <w:rsid w:val="00C37CFF"/>
    <w:rsid w:val="00C37DD3"/>
    <w:rsid w:val="00C4055B"/>
    <w:rsid w:val="00C41D58"/>
    <w:rsid w:val="00C42024"/>
    <w:rsid w:val="00C43397"/>
    <w:rsid w:val="00C46673"/>
    <w:rsid w:val="00C46927"/>
    <w:rsid w:val="00C47BCA"/>
    <w:rsid w:val="00C47FA7"/>
    <w:rsid w:val="00C5061B"/>
    <w:rsid w:val="00C508FE"/>
    <w:rsid w:val="00C5302B"/>
    <w:rsid w:val="00C53D64"/>
    <w:rsid w:val="00C54B86"/>
    <w:rsid w:val="00C54CB2"/>
    <w:rsid w:val="00C55D75"/>
    <w:rsid w:val="00C56A49"/>
    <w:rsid w:val="00C6093F"/>
    <w:rsid w:val="00C60B97"/>
    <w:rsid w:val="00C63698"/>
    <w:rsid w:val="00C6522F"/>
    <w:rsid w:val="00C66D85"/>
    <w:rsid w:val="00C66DC2"/>
    <w:rsid w:val="00C6774F"/>
    <w:rsid w:val="00C7190C"/>
    <w:rsid w:val="00C74715"/>
    <w:rsid w:val="00C758AE"/>
    <w:rsid w:val="00C77487"/>
    <w:rsid w:val="00C778AC"/>
    <w:rsid w:val="00C8003C"/>
    <w:rsid w:val="00C81D59"/>
    <w:rsid w:val="00C83E88"/>
    <w:rsid w:val="00C845EC"/>
    <w:rsid w:val="00C84799"/>
    <w:rsid w:val="00C84C45"/>
    <w:rsid w:val="00C85274"/>
    <w:rsid w:val="00C86CA4"/>
    <w:rsid w:val="00C87006"/>
    <w:rsid w:val="00C87518"/>
    <w:rsid w:val="00C910D4"/>
    <w:rsid w:val="00C910EB"/>
    <w:rsid w:val="00C919D7"/>
    <w:rsid w:val="00C91E66"/>
    <w:rsid w:val="00C926A0"/>
    <w:rsid w:val="00C92A1D"/>
    <w:rsid w:val="00C92AF3"/>
    <w:rsid w:val="00C95359"/>
    <w:rsid w:val="00C96F9C"/>
    <w:rsid w:val="00CA3EFD"/>
    <w:rsid w:val="00CA500E"/>
    <w:rsid w:val="00CA5771"/>
    <w:rsid w:val="00CA7CC8"/>
    <w:rsid w:val="00CB253E"/>
    <w:rsid w:val="00CB2BFF"/>
    <w:rsid w:val="00CB3FEF"/>
    <w:rsid w:val="00CB4EAB"/>
    <w:rsid w:val="00CB62A0"/>
    <w:rsid w:val="00CB78FD"/>
    <w:rsid w:val="00CC3A5B"/>
    <w:rsid w:val="00CC5E68"/>
    <w:rsid w:val="00CC7EF9"/>
    <w:rsid w:val="00CD14CB"/>
    <w:rsid w:val="00CD15A8"/>
    <w:rsid w:val="00CD19E9"/>
    <w:rsid w:val="00CD35CA"/>
    <w:rsid w:val="00CD6CF9"/>
    <w:rsid w:val="00CD6FFE"/>
    <w:rsid w:val="00CD70E3"/>
    <w:rsid w:val="00CD74E9"/>
    <w:rsid w:val="00CD7783"/>
    <w:rsid w:val="00CE0A45"/>
    <w:rsid w:val="00CE5110"/>
    <w:rsid w:val="00CE64DA"/>
    <w:rsid w:val="00CE66F2"/>
    <w:rsid w:val="00CE72E5"/>
    <w:rsid w:val="00CE7EE7"/>
    <w:rsid w:val="00CF14EB"/>
    <w:rsid w:val="00CF1623"/>
    <w:rsid w:val="00CF228C"/>
    <w:rsid w:val="00CF2B6E"/>
    <w:rsid w:val="00CF2D76"/>
    <w:rsid w:val="00CF2F20"/>
    <w:rsid w:val="00CF3BFF"/>
    <w:rsid w:val="00CF4EDD"/>
    <w:rsid w:val="00CF5BB7"/>
    <w:rsid w:val="00CF7A08"/>
    <w:rsid w:val="00D007C0"/>
    <w:rsid w:val="00D02C78"/>
    <w:rsid w:val="00D0370C"/>
    <w:rsid w:val="00D03B4F"/>
    <w:rsid w:val="00D0449C"/>
    <w:rsid w:val="00D04706"/>
    <w:rsid w:val="00D04D34"/>
    <w:rsid w:val="00D05F8F"/>
    <w:rsid w:val="00D060FB"/>
    <w:rsid w:val="00D0737D"/>
    <w:rsid w:val="00D10F02"/>
    <w:rsid w:val="00D12012"/>
    <w:rsid w:val="00D12A91"/>
    <w:rsid w:val="00D12B2E"/>
    <w:rsid w:val="00D2043A"/>
    <w:rsid w:val="00D20690"/>
    <w:rsid w:val="00D21226"/>
    <w:rsid w:val="00D21925"/>
    <w:rsid w:val="00D2231A"/>
    <w:rsid w:val="00D22AD1"/>
    <w:rsid w:val="00D26049"/>
    <w:rsid w:val="00D27785"/>
    <w:rsid w:val="00D319A3"/>
    <w:rsid w:val="00D33093"/>
    <w:rsid w:val="00D35EEC"/>
    <w:rsid w:val="00D35F4A"/>
    <w:rsid w:val="00D400F0"/>
    <w:rsid w:val="00D41043"/>
    <w:rsid w:val="00D413C7"/>
    <w:rsid w:val="00D42346"/>
    <w:rsid w:val="00D43402"/>
    <w:rsid w:val="00D43A86"/>
    <w:rsid w:val="00D4556F"/>
    <w:rsid w:val="00D45837"/>
    <w:rsid w:val="00D47E82"/>
    <w:rsid w:val="00D508F2"/>
    <w:rsid w:val="00D52594"/>
    <w:rsid w:val="00D530CC"/>
    <w:rsid w:val="00D535A2"/>
    <w:rsid w:val="00D53BBC"/>
    <w:rsid w:val="00D56ED4"/>
    <w:rsid w:val="00D57B36"/>
    <w:rsid w:val="00D62934"/>
    <w:rsid w:val="00D642D8"/>
    <w:rsid w:val="00D64413"/>
    <w:rsid w:val="00D64D53"/>
    <w:rsid w:val="00D64DD4"/>
    <w:rsid w:val="00D6525D"/>
    <w:rsid w:val="00D737AD"/>
    <w:rsid w:val="00D804A2"/>
    <w:rsid w:val="00D806C1"/>
    <w:rsid w:val="00D81070"/>
    <w:rsid w:val="00D82971"/>
    <w:rsid w:val="00D87856"/>
    <w:rsid w:val="00D87EAF"/>
    <w:rsid w:val="00D918D7"/>
    <w:rsid w:val="00D91E6A"/>
    <w:rsid w:val="00D91EA0"/>
    <w:rsid w:val="00D93EE7"/>
    <w:rsid w:val="00D946AB"/>
    <w:rsid w:val="00D946AE"/>
    <w:rsid w:val="00D96384"/>
    <w:rsid w:val="00D9719F"/>
    <w:rsid w:val="00D97E3F"/>
    <w:rsid w:val="00DA0E3D"/>
    <w:rsid w:val="00DA17C8"/>
    <w:rsid w:val="00DA1FB6"/>
    <w:rsid w:val="00DA33AA"/>
    <w:rsid w:val="00DA3668"/>
    <w:rsid w:val="00DA5141"/>
    <w:rsid w:val="00DB1469"/>
    <w:rsid w:val="00DB1816"/>
    <w:rsid w:val="00DB1F34"/>
    <w:rsid w:val="00DB2D7F"/>
    <w:rsid w:val="00DB342F"/>
    <w:rsid w:val="00DB4719"/>
    <w:rsid w:val="00DB5B27"/>
    <w:rsid w:val="00DB6046"/>
    <w:rsid w:val="00DB724C"/>
    <w:rsid w:val="00DC047A"/>
    <w:rsid w:val="00DC072B"/>
    <w:rsid w:val="00DC0C51"/>
    <w:rsid w:val="00DC1920"/>
    <w:rsid w:val="00DC2232"/>
    <w:rsid w:val="00DC3892"/>
    <w:rsid w:val="00DC7635"/>
    <w:rsid w:val="00DD12D3"/>
    <w:rsid w:val="00DD184D"/>
    <w:rsid w:val="00DD19C9"/>
    <w:rsid w:val="00DD30E9"/>
    <w:rsid w:val="00DD37EB"/>
    <w:rsid w:val="00DD52BF"/>
    <w:rsid w:val="00DD60FD"/>
    <w:rsid w:val="00DD7AF7"/>
    <w:rsid w:val="00DE03EC"/>
    <w:rsid w:val="00DE07A7"/>
    <w:rsid w:val="00DE16DD"/>
    <w:rsid w:val="00DE39AB"/>
    <w:rsid w:val="00DE3AB9"/>
    <w:rsid w:val="00DE3B46"/>
    <w:rsid w:val="00DE4696"/>
    <w:rsid w:val="00DE514E"/>
    <w:rsid w:val="00DE5B5A"/>
    <w:rsid w:val="00DE6614"/>
    <w:rsid w:val="00DE68F7"/>
    <w:rsid w:val="00DE7EBE"/>
    <w:rsid w:val="00DF090F"/>
    <w:rsid w:val="00DF12D0"/>
    <w:rsid w:val="00DF22C1"/>
    <w:rsid w:val="00DF28F2"/>
    <w:rsid w:val="00DF3556"/>
    <w:rsid w:val="00DF45A9"/>
    <w:rsid w:val="00DF45C3"/>
    <w:rsid w:val="00DF69AE"/>
    <w:rsid w:val="00E0102A"/>
    <w:rsid w:val="00E01338"/>
    <w:rsid w:val="00E017AC"/>
    <w:rsid w:val="00E04465"/>
    <w:rsid w:val="00E06819"/>
    <w:rsid w:val="00E06D74"/>
    <w:rsid w:val="00E1021A"/>
    <w:rsid w:val="00E11CF7"/>
    <w:rsid w:val="00E12116"/>
    <w:rsid w:val="00E12C98"/>
    <w:rsid w:val="00E13395"/>
    <w:rsid w:val="00E137C2"/>
    <w:rsid w:val="00E13EB0"/>
    <w:rsid w:val="00E14CFF"/>
    <w:rsid w:val="00E14E2A"/>
    <w:rsid w:val="00E16308"/>
    <w:rsid w:val="00E17FE4"/>
    <w:rsid w:val="00E20671"/>
    <w:rsid w:val="00E21E6D"/>
    <w:rsid w:val="00E22B50"/>
    <w:rsid w:val="00E23109"/>
    <w:rsid w:val="00E2499C"/>
    <w:rsid w:val="00E258DF"/>
    <w:rsid w:val="00E27176"/>
    <w:rsid w:val="00E36273"/>
    <w:rsid w:val="00E36972"/>
    <w:rsid w:val="00E36EF3"/>
    <w:rsid w:val="00E41808"/>
    <w:rsid w:val="00E41BF1"/>
    <w:rsid w:val="00E41DA5"/>
    <w:rsid w:val="00E41F2D"/>
    <w:rsid w:val="00E45F09"/>
    <w:rsid w:val="00E4790D"/>
    <w:rsid w:val="00E47FC6"/>
    <w:rsid w:val="00E5165E"/>
    <w:rsid w:val="00E52D1F"/>
    <w:rsid w:val="00E53398"/>
    <w:rsid w:val="00E56DBF"/>
    <w:rsid w:val="00E57DE8"/>
    <w:rsid w:val="00E6009F"/>
    <w:rsid w:val="00E610B9"/>
    <w:rsid w:val="00E62D97"/>
    <w:rsid w:val="00E65BC0"/>
    <w:rsid w:val="00E65ED3"/>
    <w:rsid w:val="00E66C97"/>
    <w:rsid w:val="00E70D77"/>
    <w:rsid w:val="00E716F1"/>
    <w:rsid w:val="00E72349"/>
    <w:rsid w:val="00E72678"/>
    <w:rsid w:val="00E72ED8"/>
    <w:rsid w:val="00E73FF9"/>
    <w:rsid w:val="00E77089"/>
    <w:rsid w:val="00E80B69"/>
    <w:rsid w:val="00E80E39"/>
    <w:rsid w:val="00E81B2C"/>
    <w:rsid w:val="00E8256A"/>
    <w:rsid w:val="00E8376E"/>
    <w:rsid w:val="00E83EB3"/>
    <w:rsid w:val="00E86236"/>
    <w:rsid w:val="00E86F09"/>
    <w:rsid w:val="00E87173"/>
    <w:rsid w:val="00E91BBC"/>
    <w:rsid w:val="00E91C98"/>
    <w:rsid w:val="00E9266A"/>
    <w:rsid w:val="00E926BA"/>
    <w:rsid w:val="00E9499F"/>
    <w:rsid w:val="00E9608B"/>
    <w:rsid w:val="00E9770A"/>
    <w:rsid w:val="00EA048A"/>
    <w:rsid w:val="00EA0DB8"/>
    <w:rsid w:val="00EA1C17"/>
    <w:rsid w:val="00EA1ED4"/>
    <w:rsid w:val="00EA645A"/>
    <w:rsid w:val="00EA6465"/>
    <w:rsid w:val="00EB050A"/>
    <w:rsid w:val="00EB1FCA"/>
    <w:rsid w:val="00EB2DD3"/>
    <w:rsid w:val="00EC0284"/>
    <w:rsid w:val="00EC1DF2"/>
    <w:rsid w:val="00EC206E"/>
    <w:rsid w:val="00EC331F"/>
    <w:rsid w:val="00EC3845"/>
    <w:rsid w:val="00EC3B6A"/>
    <w:rsid w:val="00EC70F7"/>
    <w:rsid w:val="00ED0346"/>
    <w:rsid w:val="00ED0468"/>
    <w:rsid w:val="00ED1FD6"/>
    <w:rsid w:val="00ED4DDF"/>
    <w:rsid w:val="00ED6570"/>
    <w:rsid w:val="00ED65F9"/>
    <w:rsid w:val="00EE34F2"/>
    <w:rsid w:val="00EE35F7"/>
    <w:rsid w:val="00EE61F5"/>
    <w:rsid w:val="00EE67E5"/>
    <w:rsid w:val="00EF00AD"/>
    <w:rsid w:val="00EF02E2"/>
    <w:rsid w:val="00EF192C"/>
    <w:rsid w:val="00EF41C3"/>
    <w:rsid w:val="00EF4583"/>
    <w:rsid w:val="00EF562A"/>
    <w:rsid w:val="00F00C1A"/>
    <w:rsid w:val="00F02B76"/>
    <w:rsid w:val="00F042D6"/>
    <w:rsid w:val="00F05266"/>
    <w:rsid w:val="00F12E2C"/>
    <w:rsid w:val="00F1450F"/>
    <w:rsid w:val="00F14D97"/>
    <w:rsid w:val="00F176B6"/>
    <w:rsid w:val="00F201F2"/>
    <w:rsid w:val="00F21EA5"/>
    <w:rsid w:val="00F22FA3"/>
    <w:rsid w:val="00F23980"/>
    <w:rsid w:val="00F24200"/>
    <w:rsid w:val="00F24801"/>
    <w:rsid w:val="00F26EBA"/>
    <w:rsid w:val="00F30A4D"/>
    <w:rsid w:val="00F3100E"/>
    <w:rsid w:val="00F3291C"/>
    <w:rsid w:val="00F32E3B"/>
    <w:rsid w:val="00F33EA2"/>
    <w:rsid w:val="00F372A7"/>
    <w:rsid w:val="00F40272"/>
    <w:rsid w:val="00F422F2"/>
    <w:rsid w:val="00F42A9F"/>
    <w:rsid w:val="00F435DF"/>
    <w:rsid w:val="00F44556"/>
    <w:rsid w:val="00F45646"/>
    <w:rsid w:val="00F46288"/>
    <w:rsid w:val="00F469A0"/>
    <w:rsid w:val="00F46A81"/>
    <w:rsid w:val="00F46E78"/>
    <w:rsid w:val="00F47078"/>
    <w:rsid w:val="00F51B63"/>
    <w:rsid w:val="00F52BF8"/>
    <w:rsid w:val="00F541E0"/>
    <w:rsid w:val="00F54C34"/>
    <w:rsid w:val="00F566C7"/>
    <w:rsid w:val="00F60501"/>
    <w:rsid w:val="00F60B5E"/>
    <w:rsid w:val="00F60D2B"/>
    <w:rsid w:val="00F60DAE"/>
    <w:rsid w:val="00F63309"/>
    <w:rsid w:val="00F65CAB"/>
    <w:rsid w:val="00F65FE0"/>
    <w:rsid w:val="00F675DA"/>
    <w:rsid w:val="00F707DD"/>
    <w:rsid w:val="00F74D01"/>
    <w:rsid w:val="00F74F78"/>
    <w:rsid w:val="00F74FD5"/>
    <w:rsid w:val="00F7523A"/>
    <w:rsid w:val="00F75F67"/>
    <w:rsid w:val="00F7787F"/>
    <w:rsid w:val="00F81391"/>
    <w:rsid w:val="00F81821"/>
    <w:rsid w:val="00F82A5C"/>
    <w:rsid w:val="00F82CDD"/>
    <w:rsid w:val="00F82D83"/>
    <w:rsid w:val="00F82EC6"/>
    <w:rsid w:val="00F831C7"/>
    <w:rsid w:val="00F83421"/>
    <w:rsid w:val="00F84D10"/>
    <w:rsid w:val="00F85485"/>
    <w:rsid w:val="00F86639"/>
    <w:rsid w:val="00F91AD3"/>
    <w:rsid w:val="00F94618"/>
    <w:rsid w:val="00F95248"/>
    <w:rsid w:val="00F973B3"/>
    <w:rsid w:val="00FA063A"/>
    <w:rsid w:val="00FA11A1"/>
    <w:rsid w:val="00FA2273"/>
    <w:rsid w:val="00FA4EED"/>
    <w:rsid w:val="00FA508F"/>
    <w:rsid w:val="00FB01ED"/>
    <w:rsid w:val="00FB2026"/>
    <w:rsid w:val="00FB325A"/>
    <w:rsid w:val="00FB53D4"/>
    <w:rsid w:val="00FB622D"/>
    <w:rsid w:val="00FB72E5"/>
    <w:rsid w:val="00FC09B1"/>
    <w:rsid w:val="00FC3AC2"/>
    <w:rsid w:val="00FC3B49"/>
    <w:rsid w:val="00FC4FAD"/>
    <w:rsid w:val="00FC5D43"/>
    <w:rsid w:val="00FC6A3D"/>
    <w:rsid w:val="00FC7171"/>
    <w:rsid w:val="00FC7850"/>
    <w:rsid w:val="00FD2E21"/>
    <w:rsid w:val="00FD524F"/>
    <w:rsid w:val="00FE03CD"/>
    <w:rsid w:val="00FE3113"/>
    <w:rsid w:val="00FE3F27"/>
    <w:rsid w:val="00FE4EFE"/>
    <w:rsid w:val="00FF0142"/>
    <w:rsid w:val="00FF116D"/>
    <w:rsid w:val="00FF18E7"/>
    <w:rsid w:val="00FF2AD5"/>
    <w:rsid w:val="00FF4BE5"/>
    <w:rsid w:val="00FF5AF4"/>
    <w:rsid w:val="01376E69"/>
    <w:rsid w:val="01785CF6"/>
    <w:rsid w:val="02B051EF"/>
    <w:rsid w:val="04B4511A"/>
    <w:rsid w:val="054E050A"/>
    <w:rsid w:val="06004DA5"/>
    <w:rsid w:val="076315D7"/>
    <w:rsid w:val="09AD436D"/>
    <w:rsid w:val="0A131896"/>
    <w:rsid w:val="0BE575C2"/>
    <w:rsid w:val="0CA11B61"/>
    <w:rsid w:val="0DFC5562"/>
    <w:rsid w:val="0F971388"/>
    <w:rsid w:val="103C6922"/>
    <w:rsid w:val="113E79FE"/>
    <w:rsid w:val="118C6689"/>
    <w:rsid w:val="1201043B"/>
    <w:rsid w:val="122E6929"/>
    <w:rsid w:val="143D62E4"/>
    <w:rsid w:val="14C16D16"/>
    <w:rsid w:val="18457694"/>
    <w:rsid w:val="1A057D25"/>
    <w:rsid w:val="1B352CC5"/>
    <w:rsid w:val="1D3F3D26"/>
    <w:rsid w:val="217A0F41"/>
    <w:rsid w:val="21D4731E"/>
    <w:rsid w:val="24975968"/>
    <w:rsid w:val="27C21781"/>
    <w:rsid w:val="28396E66"/>
    <w:rsid w:val="286E34C0"/>
    <w:rsid w:val="288969F1"/>
    <w:rsid w:val="28952819"/>
    <w:rsid w:val="2A9674BA"/>
    <w:rsid w:val="2C826AF4"/>
    <w:rsid w:val="2E7062F6"/>
    <w:rsid w:val="2F1E5115"/>
    <w:rsid w:val="2FEF337E"/>
    <w:rsid w:val="313D69C0"/>
    <w:rsid w:val="31A36442"/>
    <w:rsid w:val="31CF41FE"/>
    <w:rsid w:val="31E92393"/>
    <w:rsid w:val="32C05999"/>
    <w:rsid w:val="3391394E"/>
    <w:rsid w:val="3405601F"/>
    <w:rsid w:val="35166146"/>
    <w:rsid w:val="36931708"/>
    <w:rsid w:val="36B251CD"/>
    <w:rsid w:val="3A4914F7"/>
    <w:rsid w:val="3ABC7399"/>
    <w:rsid w:val="3BA067BF"/>
    <w:rsid w:val="3C645391"/>
    <w:rsid w:val="3C7837E9"/>
    <w:rsid w:val="3F7916D9"/>
    <w:rsid w:val="40636118"/>
    <w:rsid w:val="409123FB"/>
    <w:rsid w:val="417939C5"/>
    <w:rsid w:val="4304518D"/>
    <w:rsid w:val="43077F8B"/>
    <w:rsid w:val="436E111E"/>
    <w:rsid w:val="43A83431"/>
    <w:rsid w:val="45A36006"/>
    <w:rsid w:val="45E64F5A"/>
    <w:rsid w:val="46B76F1C"/>
    <w:rsid w:val="46E33C79"/>
    <w:rsid w:val="46F4337A"/>
    <w:rsid w:val="47516AFB"/>
    <w:rsid w:val="47C440F1"/>
    <w:rsid w:val="4A9A7EB6"/>
    <w:rsid w:val="4B2D2322"/>
    <w:rsid w:val="4C6729E7"/>
    <w:rsid w:val="4E34164E"/>
    <w:rsid w:val="4E402539"/>
    <w:rsid w:val="4ECD062C"/>
    <w:rsid w:val="4ED74197"/>
    <w:rsid w:val="51220476"/>
    <w:rsid w:val="521E25FE"/>
    <w:rsid w:val="52947577"/>
    <w:rsid w:val="53137367"/>
    <w:rsid w:val="54DC424A"/>
    <w:rsid w:val="55D04C7B"/>
    <w:rsid w:val="56095D5A"/>
    <w:rsid w:val="569C0136"/>
    <w:rsid w:val="56D513F8"/>
    <w:rsid w:val="577971E9"/>
    <w:rsid w:val="58A60EE5"/>
    <w:rsid w:val="5A4951AD"/>
    <w:rsid w:val="5A581871"/>
    <w:rsid w:val="5A6A3211"/>
    <w:rsid w:val="5BD534F8"/>
    <w:rsid w:val="5EB33BE1"/>
    <w:rsid w:val="60706084"/>
    <w:rsid w:val="61FA0090"/>
    <w:rsid w:val="62024C5B"/>
    <w:rsid w:val="620A0343"/>
    <w:rsid w:val="667C2D29"/>
    <w:rsid w:val="68631703"/>
    <w:rsid w:val="6CD358E9"/>
    <w:rsid w:val="71747AEE"/>
    <w:rsid w:val="73D957FB"/>
    <w:rsid w:val="74156B18"/>
    <w:rsid w:val="74BA049C"/>
    <w:rsid w:val="74DC6990"/>
    <w:rsid w:val="7556696A"/>
    <w:rsid w:val="77BF2FEE"/>
    <w:rsid w:val="7A421820"/>
    <w:rsid w:val="7A4B6480"/>
    <w:rsid w:val="7A591825"/>
    <w:rsid w:val="7B59044A"/>
    <w:rsid w:val="7BA96B5B"/>
    <w:rsid w:val="7EB67EB2"/>
    <w:rsid w:val="7F33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2044A34"/>
  <w15:chartTrackingRefBased/>
  <w15:docId w15:val="{D9513894-5C95-4D0E-9B9B-B4EDBD6C8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semiHidden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uiPriority w:val="9"/>
    <w:qFormat/>
    <w:pPr>
      <w:keepNext/>
      <w:keepLines/>
      <w:pageBreakBefore/>
      <w:numPr>
        <w:numId w:val="1"/>
      </w:numPr>
      <w:tabs>
        <w:tab w:val="left" w:pos="432"/>
      </w:tabs>
      <w:spacing w:before="360" w:after="360"/>
      <w:jc w:val="left"/>
      <w:outlineLvl w:val="0"/>
    </w:pPr>
    <w:rPr>
      <w:rFonts w:ascii="Arial" w:eastAsia="黑体" w:hAnsi="Arial"/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numPr>
        <w:ilvl w:val="1"/>
        <w:numId w:val="1"/>
      </w:numPr>
      <w:tabs>
        <w:tab w:val="left" w:pos="432"/>
        <w:tab w:val="left" w:pos="576"/>
      </w:tabs>
      <w:spacing w:before="240" w:after="240"/>
      <w:jc w:val="left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uiPriority w:val="9"/>
    <w:qFormat/>
    <w:pPr>
      <w:keepNext/>
      <w:keepLines/>
      <w:numPr>
        <w:ilvl w:val="2"/>
        <w:numId w:val="1"/>
      </w:numPr>
      <w:tabs>
        <w:tab w:val="left" w:pos="432"/>
        <w:tab w:val="left" w:pos="720"/>
      </w:tabs>
      <w:spacing w:before="240" w:after="240"/>
      <w:jc w:val="left"/>
      <w:outlineLvl w:val="2"/>
    </w:pPr>
    <w:rPr>
      <w:rFonts w:ascii="Arial" w:eastAsia="黑体" w:hAnsi="Arial"/>
      <w:b/>
      <w:bCs/>
      <w:sz w:val="28"/>
      <w:szCs w:val="32"/>
    </w:rPr>
  </w:style>
  <w:style w:type="paragraph" w:styleId="4">
    <w:name w:val="heading 4"/>
    <w:basedOn w:val="a"/>
    <w:next w:val="a"/>
    <w:qFormat/>
    <w:pPr>
      <w:keepNext/>
      <w:keepLines/>
      <w:numPr>
        <w:ilvl w:val="3"/>
        <w:numId w:val="1"/>
      </w:numPr>
      <w:tabs>
        <w:tab w:val="left" w:pos="432"/>
        <w:tab w:val="left" w:pos="1584"/>
      </w:tabs>
      <w:spacing w:before="120" w:after="120"/>
      <w:jc w:val="left"/>
      <w:outlineLvl w:val="3"/>
    </w:pPr>
    <w:rPr>
      <w:rFonts w:ascii="Arial" w:eastAsia="黑体" w:hAnsi="Arial"/>
      <w:b/>
      <w:bCs/>
      <w:szCs w:val="28"/>
    </w:rPr>
  </w:style>
  <w:style w:type="paragraph" w:styleId="5">
    <w:name w:val="heading 5"/>
    <w:basedOn w:val="a"/>
    <w:next w:val="a"/>
    <w:qFormat/>
    <w:pPr>
      <w:keepNext/>
      <w:keepLines/>
      <w:numPr>
        <w:ilvl w:val="4"/>
        <w:numId w:val="1"/>
      </w:numPr>
      <w:tabs>
        <w:tab w:val="left" w:pos="420"/>
      </w:tabs>
      <w:spacing w:before="280" w:after="290" w:line="372" w:lineRule="auto"/>
      <w:outlineLvl w:val="4"/>
    </w:pPr>
    <w:rPr>
      <w:rFonts w:eastAsia="黑体"/>
      <w:b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1"/>
      </w:numPr>
      <w:tabs>
        <w:tab w:val="left" w:pos="420"/>
      </w:tabs>
      <w:spacing w:before="240" w:after="64" w:line="317" w:lineRule="auto"/>
      <w:outlineLvl w:val="5"/>
    </w:pPr>
    <w:rPr>
      <w:rFonts w:ascii="Arial" w:eastAsia="黑体" w:hAnsi="Arial"/>
      <w:b/>
    </w:rPr>
  </w:style>
  <w:style w:type="paragraph" w:styleId="7">
    <w:name w:val="heading 7"/>
    <w:basedOn w:val="a"/>
    <w:next w:val="a"/>
    <w:qFormat/>
    <w:pPr>
      <w:keepNext/>
      <w:keepLines/>
      <w:numPr>
        <w:ilvl w:val="6"/>
        <w:numId w:val="1"/>
      </w:numPr>
      <w:tabs>
        <w:tab w:val="left" w:pos="420"/>
      </w:tabs>
      <w:spacing w:before="240" w:after="64" w:line="317" w:lineRule="auto"/>
      <w:outlineLvl w:val="6"/>
    </w:pPr>
    <w:rPr>
      <w:rFonts w:eastAsia="黑体"/>
      <w:b/>
    </w:rPr>
  </w:style>
  <w:style w:type="paragraph" w:styleId="8">
    <w:name w:val="heading 8"/>
    <w:basedOn w:val="a"/>
    <w:next w:val="a"/>
    <w:qFormat/>
    <w:pPr>
      <w:keepNext/>
      <w:keepLines/>
      <w:numPr>
        <w:ilvl w:val="7"/>
        <w:numId w:val="1"/>
      </w:numPr>
      <w:tabs>
        <w:tab w:val="left" w:pos="420"/>
      </w:tabs>
      <w:spacing w:before="240" w:after="64" w:line="317" w:lineRule="auto"/>
      <w:outlineLvl w:val="7"/>
    </w:pPr>
    <w:rPr>
      <w:rFonts w:ascii="Arial" w:eastAsia="黑体" w:hAnsi="Arial"/>
      <w:b/>
    </w:rPr>
  </w:style>
  <w:style w:type="paragraph" w:styleId="9">
    <w:name w:val="heading 9"/>
    <w:basedOn w:val="a"/>
    <w:next w:val="a"/>
    <w:qFormat/>
    <w:pPr>
      <w:keepNext/>
      <w:keepLines/>
      <w:numPr>
        <w:ilvl w:val="8"/>
        <w:numId w:val="1"/>
      </w:numPr>
      <w:tabs>
        <w:tab w:val="left" w:pos="420"/>
      </w:tabs>
      <w:spacing w:before="240" w:after="64" w:line="317" w:lineRule="auto"/>
      <w:outlineLvl w:val="8"/>
    </w:pPr>
    <w:rPr>
      <w:rFonts w:ascii="Arial" w:eastAsia="黑体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Pr>
      <w:color w:val="0000FF"/>
      <w:u w:val="single"/>
    </w:rPr>
  </w:style>
  <w:style w:type="character" w:styleId="a4">
    <w:name w:val="FollowedHyperlink"/>
    <w:qFormat/>
    <w:rPr>
      <w:color w:val="800080"/>
      <w:u w:val="single"/>
    </w:rPr>
  </w:style>
  <w:style w:type="paragraph" w:styleId="TOC2">
    <w:name w:val="toc 2"/>
    <w:basedOn w:val="a"/>
    <w:next w:val="a"/>
    <w:uiPriority w:val="39"/>
    <w:pPr>
      <w:widowControl/>
      <w:spacing w:line="240" w:lineRule="auto"/>
      <w:ind w:left="200"/>
      <w:jc w:val="left"/>
    </w:pPr>
    <w:rPr>
      <w:kern w:val="0"/>
      <w:sz w:val="20"/>
      <w:lang w:eastAsia="en-US"/>
    </w:rPr>
  </w:style>
  <w:style w:type="paragraph" w:styleId="a5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TOC1">
    <w:name w:val="toc 1"/>
    <w:basedOn w:val="a"/>
    <w:next w:val="a"/>
    <w:uiPriority w:val="39"/>
    <w:pPr>
      <w:widowControl/>
      <w:spacing w:line="240" w:lineRule="auto"/>
      <w:jc w:val="left"/>
    </w:pPr>
    <w:rPr>
      <w:kern w:val="0"/>
      <w:sz w:val="20"/>
      <w:lang w:eastAsia="en-US"/>
    </w:rPr>
  </w:style>
  <w:style w:type="paragraph" w:styleId="a6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TOC3">
    <w:name w:val="toc 3"/>
    <w:basedOn w:val="a"/>
    <w:next w:val="a"/>
    <w:uiPriority w:val="39"/>
    <w:qFormat/>
    <w:pPr>
      <w:widowControl/>
      <w:spacing w:line="240" w:lineRule="auto"/>
      <w:ind w:left="400"/>
      <w:jc w:val="left"/>
    </w:pPr>
    <w:rPr>
      <w:kern w:val="0"/>
      <w:sz w:val="20"/>
      <w:lang w:eastAsia="en-US"/>
    </w:rPr>
  </w:style>
  <w:style w:type="paragraph" w:customStyle="1" w:styleId="a8">
    <w:name w:val="主标题"/>
    <w:basedOn w:val="a"/>
    <w:qFormat/>
    <w:pPr>
      <w:jc w:val="center"/>
    </w:pPr>
    <w:rPr>
      <w:rFonts w:ascii="Arial Black" w:eastAsia="黑体" w:hAnsi="Arial Black"/>
      <w:b/>
      <w:sz w:val="4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styleId="a9">
    <w:name w:val="Date"/>
    <w:basedOn w:val="a"/>
    <w:next w:val="a"/>
    <w:link w:val="aa"/>
    <w:rsid w:val="000E577B"/>
    <w:pPr>
      <w:ind w:leftChars="2500" w:left="100"/>
    </w:pPr>
  </w:style>
  <w:style w:type="character" w:customStyle="1" w:styleId="aa">
    <w:name w:val="日期 字符"/>
    <w:link w:val="a9"/>
    <w:rsid w:val="000E577B"/>
    <w:rPr>
      <w:kern w:val="2"/>
      <w:sz w:val="21"/>
    </w:rPr>
  </w:style>
  <w:style w:type="paragraph" w:styleId="TOC4">
    <w:name w:val="toc 4"/>
    <w:basedOn w:val="a"/>
    <w:next w:val="a"/>
    <w:autoRedefine/>
    <w:uiPriority w:val="39"/>
    <w:unhideWhenUsed/>
    <w:rsid w:val="00106B5B"/>
    <w:pPr>
      <w:spacing w:line="240" w:lineRule="auto"/>
      <w:ind w:leftChars="600" w:left="1260"/>
    </w:pPr>
    <w:rPr>
      <w:rFonts w:ascii="Calibri" w:hAnsi="Calibri"/>
      <w:szCs w:val="22"/>
    </w:rPr>
  </w:style>
  <w:style w:type="paragraph" w:styleId="TOC5">
    <w:name w:val="toc 5"/>
    <w:basedOn w:val="a"/>
    <w:next w:val="a"/>
    <w:autoRedefine/>
    <w:uiPriority w:val="39"/>
    <w:unhideWhenUsed/>
    <w:rsid w:val="00106B5B"/>
    <w:pPr>
      <w:spacing w:line="240" w:lineRule="auto"/>
      <w:ind w:leftChars="800" w:left="1680"/>
    </w:pPr>
    <w:rPr>
      <w:rFonts w:ascii="Calibri" w:hAnsi="Calibri"/>
      <w:szCs w:val="22"/>
    </w:rPr>
  </w:style>
  <w:style w:type="paragraph" w:styleId="TOC6">
    <w:name w:val="toc 6"/>
    <w:basedOn w:val="a"/>
    <w:next w:val="a"/>
    <w:autoRedefine/>
    <w:uiPriority w:val="39"/>
    <w:unhideWhenUsed/>
    <w:rsid w:val="00106B5B"/>
    <w:pPr>
      <w:spacing w:line="240" w:lineRule="auto"/>
      <w:ind w:leftChars="1000" w:left="2100"/>
    </w:pPr>
    <w:rPr>
      <w:rFonts w:ascii="Calibri" w:hAnsi="Calibri"/>
      <w:szCs w:val="22"/>
    </w:rPr>
  </w:style>
  <w:style w:type="paragraph" w:styleId="TOC7">
    <w:name w:val="toc 7"/>
    <w:basedOn w:val="a"/>
    <w:next w:val="a"/>
    <w:autoRedefine/>
    <w:uiPriority w:val="39"/>
    <w:unhideWhenUsed/>
    <w:rsid w:val="00106B5B"/>
    <w:pPr>
      <w:spacing w:line="240" w:lineRule="auto"/>
      <w:ind w:leftChars="1200" w:left="2520"/>
    </w:pPr>
    <w:rPr>
      <w:rFonts w:ascii="Calibri" w:hAnsi="Calibri"/>
      <w:szCs w:val="22"/>
    </w:rPr>
  </w:style>
  <w:style w:type="paragraph" w:styleId="TOC8">
    <w:name w:val="toc 8"/>
    <w:basedOn w:val="a"/>
    <w:next w:val="a"/>
    <w:autoRedefine/>
    <w:uiPriority w:val="39"/>
    <w:unhideWhenUsed/>
    <w:rsid w:val="00106B5B"/>
    <w:pPr>
      <w:spacing w:line="240" w:lineRule="auto"/>
      <w:ind w:leftChars="1400" w:left="2940"/>
    </w:pPr>
    <w:rPr>
      <w:rFonts w:ascii="Calibri" w:hAnsi="Calibri"/>
      <w:szCs w:val="22"/>
    </w:rPr>
  </w:style>
  <w:style w:type="paragraph" w:styleId="TOC9">
    <w:name w:val="toc 9"/>
    <w:basedOn w:val="a"/>
    <w:next w:val="a"/>
    <w:autoRedefine/>
    <w:uiPriority w:val="39"/>
    <w:unhideWhenUsed/>
    <w:rsid w:val="00106B5B"/>
    <w:pPr>
      <w:spacing w:line="240" w:lineRule="auto"/>
      <w:ind w:leftChars="1600" w:left="3360"/>
    </w:pPr>
    <w:rPr>
      <w:rFonts w:ascii="Calibri" w:hAnsi="Calibri"/>
      <w:szCs w:val="22"/>
    </w:rPr>
  </w:style>
  <w:style w:type="paragraph" w:styleId="ab">
    <w:name w:val="Balloon Text"/>
    <w:basedOn w:val="a"/>
    <w:link w:val="ac"/>
    <w:semiHidden/>
    <w:unhideWhenUsed/>
    <w:rsid w:val="00112DAF"/>
    <w:pPr>
      <w:spacing w:line="240" w:lineRule="auto"/>
    </w:pPr>
    <w:rPr>
      <w:sz w:val="18"/>
      <w:szCs w:val="18"/>
    </w:rPr>
  </w:style>
  <w:style w:type="character" w:customStyle="1" w:styleId="ac">
    <w:name w:val="批注框文本 字符"/>
    <w:link w:val="ab"/>
    <w:semiHidden/>
    <w:rsid w:val="00112DAF"/>
    <w:rPr>
      <w:kern w:val="2"/>
      <w:sz w:val="18"/>
      <w:szCs w:val="18"/>
    </w:rPr>
  </w:style>
  <w:style w:type="character" w:styleId="ad">
    <w:name w:val="Unresolved Mention"/>
    <w:uiPriority w:val="99"/>
    <w:semiHidden/>
    <w:unhideWhenUsed/>
    <w:rsid w:val="000827CA"/>
    <w:rPr>
      <w:color w:val="605E5C"/>
      <w:shd w:val="clear" w:color="auto" w:fill="E1DFDD"/>
    </w:rPr>
  </w:style>
  <w:style w:type="character" w:styleId="ae">
    <w:name w:val="annotation reference"/>
    <w:uiPriority w:val="99"/>
    <w:unhideWhenUsed/>
    <w:rsid w:val="00837FEB"/>
    <w:rPr>
      <w:sz w:val="21"/>
      <w:szCs w:val="21"/>
    </w:rPr>
  </w:style>
  <w:style w:type="paragraph" w:styleId="af">
    <w:name w:val="annotation text"/>
    <w:basedOn w:val="a"/>
    <w:link w:val="af0"/>
    <w:uiPriority w:val="99"/>
    <w:unhideWhenUsed/>
    <w:rsid w:val="00837FEB"/>
    <w:pPr>
      <w:spacing w:line="240" w:lineRule="auto"/>
      <w:jc w:val="left"/>
    </w:pPr>
    <w:rPr>
      <w:rFonts w:ascii="Calibri" w:hAnsi="Calibri" w:cs="黑体"/>
      <w:szCs w:val="22"/>
    </w:rPr>
  </w:style>
  <w:style w:type="character" w:customStyle="1" w:styleId="af0">
    <w:name w:val="批注文字 字符"/>
    <w:link w:val="af"/>
    <w:uiPriority w:val="99"/>
    <w:rsid w:val="00837FEB"/>
    <w:rPr>
      <w:rFonts w:ascii="Calibri" w:hAnsi="Calibri" w:cs="黑体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3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6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3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0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9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6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4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7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4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1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9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4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4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7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1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4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77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6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4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8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3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0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3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8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1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0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9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7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6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2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3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4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8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1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5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8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8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2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8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7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1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9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6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4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6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3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0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13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8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2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6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0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4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3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9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1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4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9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2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0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3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5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6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9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7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3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3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1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4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3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3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6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3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6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8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4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4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2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6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26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0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bs.hcbbs.com/" TargetMode="External"/><Relationship Id="rId18" Type="http://schemas.openxmlformats.org/officeDocument/2006/relationships/hyperlink" Target="https://c.raqsoft.com.cn/article/1649301821440" TargetMode="External"/><Relationship Id="rId26" Type="http://schemas.openxmlformats.org/officeDocument/2006/relationships/hyperlink" Target="https://www.python-excel.org/" TargetMode="External"/><Relationship Id="rId39" Type="http://schemas.openxmlformats.org/officeDocument/2006/relationships/hyperlink" Target="https://www.yunqa.de/delphi/apps/sqlitespy/index" TargetMode="External"/><Relationship Id="rId21" Type="http://schemas.openxmlformats.org/officeDocument/2006/relationships/hyperlink" Target="https://www.runoob.com/sqlite/sqlite-tutorial.html" TargetMode="External"/><Relationship Id="rId34" Type="http://schemas.openxmlformats.org/officeDocument/2006/relationships/hyperlink" Target="https://www.heidisql.com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raqsoft.com.cn/p" TargetMode="External"/><Relationship Id="rId20" Type="http://schemas.openxmlformats.org/officeDocument/2006/relationships/hyperlink" Target="https://www.runoob.com/sql/sql-tutorial.html" TargetMode="External"/><Relationship Id="rId29" Type="http://schemas.openxmlformats.org/officeDocument/2006/relationships/hyperlink" Target="https://downloads.mysql.com/archives/installer/" TargetMode="Externa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ckoverflow.com/" TargetMode="External"/><Relationship Id="rId24" Type="http://schemas.openxmlformats.org/officeDocument/2006/relationships/hyperlink" Target="https://github.com/OfficeDev/office-js" TargetMode="External"/><Relationship Id="rId32" Type="http://schemas.openxmlformats.org/officeDocument/2006/relationships/hyperlink" Target="https://navicat.com.cn/products/navicat-for-mysql" TargetMode="External"/><Relationship Id="rId37" Type="http://schemas.openxmlformats.org/officeDocument/2006/relationships/hyperlink" Target="https://github.com/pawelsalawa/sqlitestudio/releases" TargetMode="External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sqlcel.com/" TargetMode="External"/><Relationship Id="rId23" Type="http://schemas.openxmlformats.org/officeDocument/2006/relationships/hyperlink" Target="https://learn.microsoft.com/zh-cn/office/vba/api/overview/" TargetMode="External"/><Relationship Id="rId28" Type="http://schemas.openxmlformats.org/officeDocument/2006/relationships/hyperlink" Target="https://dev.mysql.com/downloads/" TargetMode="External"/><Relationship Id="rId36" Type="http://schemas.openxmlformats.org/officeDocument/2006/relationships/hyperlink" Target="https://github.com/govert/SQLiteForExcel/releases" TargetMode="External"/><Relationship Id="rId10" Type="http://schemas.openxmlformats.org/officeDocument/2006/relationships/hyperlink" Target="https://gitee.com/" TargetMode="External"/><Relationship Id="rId19" Type="http://schemas.openxmlformats.org/officeDocument/2006/relationships/hyperlink" Target="https://github.com/alibaba/Chat2DB/releases" TargetMode="External"/><Relationship Id="rId31" Type="http://schemas.openxmlformats.org/officeDocument/2006/relationships/hyperlink" Target="https://dev.mysql.com/downloads/workbench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bout.gitlab.com/" TargetMode="External"/><Relationship Id="rId14" Type="http://schemas.openxmlformats.org/officeDocument/2006/relationships/hyperlink" Target="https://www.52pojie.cn/" TargetMode="External"/><Relationship Id="rId22" Type="http://schemas.openxmlformats.org/officeDocument/2006/relationships/hyperlink" Target="https://club.excelhome.net/tree/index-10.html" TargetMode="External"/><Relationship Id="rId27" Type="http://schemas.openxmlformats.org/officeDocument/2006/relationships/hyperlink" Target="https://zhuanlan.zhihu.com/p/527489008?utm_id=0" TargetMode="External"/><Relationship Id="rId30" Type="http://schemas.openxmlformats.org/officeDocument/2006/relationships/hyperlink" Target="https://downloads.mysql.com/archives/excel/" TargetMode="External"/><Relationship Id="rId35" Type="http://schemas.openxmlformats.org/officeDocument/2006/relationships/hyperlink" Target="https://www.sqlite.org/index.html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github.com/" TargetMode="External"/><Relationship Id="rId3" Type="http://schemas.openxmlformats.org/officeDocument/2006/relationships/styles" Target="styles.xml"/><Relationship Id="rId12" Type="http://schemas.openxmlformats.org/officeDocument/2006/relationships/hyperlink" Target="https://club.excelhome.net/" TargetMode="External"/><Relationship Id="rId17" Type="http://schemas.openxmlformats.org/officeDocument/2006/relationships/hyperlink" Target="https://www.raqsoft.com.cn" TargetMode="External"/><Relationship Id="rId25" Type="http://schemas.openxmlformats.org/officeDocument/2006/relationships/hyperlink" Target="https://open.wps.cn/docs/client/wpsLoad" TargetMode="External"/><Relationship Id="rId33" Type="http://schemas.openxmlformats.org/officeDocument/2006/relationships/hyperlink" Target="https://dbeaver.io/download/" TargetMode="External"/><Relationship Id="rId38" Type="http://schemas.openxmlformats.org/officeDocument/2006/relationships/hyperlink" Target="https://www.navicat.com.cn/products/navicat-for-sqlit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\AppData\Local\kingsoft\WPS%20Cloud%20Files\userdata\qing\filecache\633951&#30340;&#20113;&#25991;&#26723;\&#25945;&#31243;\&#25945;&#31243;&#27169;&#26495;.wp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8016C-5F85-4A44-84BB-5E6FAC118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教程模板.wpt</Template>
  <TotalTime>4291576596</TotalTime>
  <Pages>25</Pages>
  <Words>2578</Words>
  <Characters>14699</Characters>
  <Application>Microsoft Office Word</Application>
  <DocSecurity>0</DocSecurity>
  <Lines>122</Lines>
  <Paragraphs>34</Paragraphs>
  <ScaleCrop>false</ScaleCrop>
  <Company/>
  <LinksUpToDate>false</LinksUpToDate>
  <CharactersWithSpaces>17243</CharactersWithSpaces>
  <SharedDoc>false</SharedDoc>
  <HLinks>
    <vt:vector size="102" baseType="variant"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_Toc56104866</vt:lpwstr>
      </vt:variant>
      <vt:variant>
        <vt:i4>1835062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_Toc56104865</vt:lpwstr>
      </vt:variant>
      <vt:variant>
        <vt:i4>1900598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_Toc56104864</vt:lpwstr>
      </vt:variant>
      <vt:variant>
        <vt:i4>1703990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_Toc56104863</vt:lpwstr>
      </vt:variant>
      <vt:variant>
        <vt:i4>1769526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_Toc56104862</vt:lpwstr>
      </vt:variant>
      <vt:variant>
        <vt:i4>1572918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_Toc56104861</vt:lpwstr>
      </vt:variant>
      <vt:variant>
        <vt:i4>1638454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_Toc56104860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_Toc56104859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_Toc56104858</vt:lpwstr>
      </vt:variant>
      <vt:variant>
        <vt:i4>1966133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_Toc56104857</vt:lpwstr>
      </vt:variant>
      <vt:variant>
        <vt:i4>2031669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_Toc56104856</vt:lpwstr>
      </vt:variant>
      <vt:variant>
        <vt:i4>1835061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_Toc56104855</vt:lpwstr>
      </vt:variant>
      <vt:variant>
        <vt:i4>1900597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_Toc56104854</vt:lpwstr>
      </vt:variant>
      <vt:variant>
        <vt:i4>1703989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_Toc56104853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_Toc56104852</vt:lpwstr>
      </vt:variant>
      <vt:variant>
        <vt:i4>1572917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_Toc56104851</vt:lpwstr>
      </vt:variant>
      <vt:variant>
        <vt:i4>1638453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_Toc56104850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isunfly</cp:lastModifiedBy>
  <cp:revision>290</cp:revision>
  <cp:lastPrinted>2021-11-30T08:52:00Z</cp:lastPrinted>
  <dcterms:created xsi:type="dcterms:W3CDTF">2020-11-12T12:23:00Z</dcterms:created>
  <dcterms:modified xsi:type="dcterms:W3CDTF">2018-01-01T06:27:00Z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